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5" w:type="pct"/>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4" w:type="dxa"/>
          <w:left w:w="86" w:type="dxa"/>
          <w:bottom w:w="14" w:type="dxa"/>
          <w:right w:w="86" w:type="dxa"/>
        </w:tblCellMar>
        <w:tblLook w:val="0000" w:firstRow="0" w:lastRow="0" w:firstColumn="0" w:lastColumn="0" w:noHBand="0" w:noVBand="0"/>
      </w:tblPr>
      <w:tblGrid>
        <w:gridCol w:w="618"/>
        <w:gridCol w:w="709"/>
        <w:gridCol w:w="621"/>
        <w:gridCol w:w="709"/>
        <w:gridCol w:w="707"/>
        <w:gridCol w:w="712"/>
        <w:gridCol w:w="68"/>
        <w:gridCol w:w="620"/>
        <w:gridCol w:w="618"/>
        <w:gridCol w:w="444"/>
        <w:gridCol w:w="266"/>
        <w:gridCol w:w="533"/>
        <w:gridCol w:w="562"/>
        <w:gridCol w:w="59"/>
        <w:gridCol w:w="231"/>
        <w:gridCol w:w="1476"/>
        <w:gridCol w:w="40"/>
        <w:gridCol w:w="883"/>
        <w:gridCol w:w="919"/>
        <w:gridCol w:w="6"/>
      </w:tblGrid>
      <w:tr w:rsidR="000D5F7F" w:rsidRPr="00FB4C7E" w14:paraId="4036412E" w14:textId="77777777" w:rsidTr="00B55A58">
        <w:trPr>
          <w:trHeight w:val="288"/>
        </w:trPr>
        <w:tc>
          <w:tcPr>
            <w:tcW w:w="5382" w:type="dxa"/>
            <w:gridSpan w:val="9"/>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tcPr>
          <w:p w14:paraId="5160BD5D" w14:textId="6D62FF54" w:rsidR="000D5F7F" w:rsidRPr="00FB4C7E" w:rsidRDefault="000D5F7F" w:rsidP="00B8500C">
            <w:pPr>
              <w:pStyle w:val="Heading3"/>
            </w:pPr>
            <w:r w:rsidRPr="00B8500C">
              <w:t>Ship</w:t>
            </w:r>
            <w:r w:rsidRPr="00FB4C7E">
              <w:t xml:space="preserve"> From</w:t>
            </w:r>
          </w:p>
        </w:tc>
        <w:tc>
          <w:tcPr>
            <w:tcW w:w="5419" w:type="dxa"/>
            <w:gridSpan w:val="11"/>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074D6C09" w14:textId="77777777" w:rsidR="000D5F7F" w:rsidRPr="00FB4C7E" w:rsidRDefault="000D5F7F" w:rsidP="00B8500C">
            <w:pPr>
              <w:pStyle w:val="Heading4"/>
            </w:pPr>
            <w:r w:rsidRPr="00FB4C7E">
              <w:t>Bill of Lading Number</w:t>
            </w:r>
            <w:r>
              <w:t>:</w:t>
            </w:r>
            <w:r w:rsidR="00751937">
              <w:t xml:space="preserve"> </w:t>
            </w:r>
            <w:sdt>
              <w:sdtPr>
                <w:alias w:val="Field"/>
                <w:tag w:val="13283408-2918810319"/>
                <w:id w:val="-1376156977"/>
                <w:placeholder>
                  <w:docPart w:val="3C3CB435585B438D96BF711676D255D7"/>
                </w:placeholder>
              </w:sdtPr>
              <w:sdtEndPr/>
              <w:sdtContent>
                <w:r w:rsidR="00DB1254">
                  <w:t>@Value</w:t>
                </w:r>
              </w:sdtContent>
            </w:sdt>
          </w:p>
        </w:tc>
      </w:tr>
      <w:tr w:rsidR="004D59AF" w:rsidRPr="00FB4C7E" w14:paraId="3827DCD7" w14:textId="77777777" w:rsidTr="00B55A58">
        <w:trPr>
          <w:trHeight w:val="176"/>
        </w:trPr>
        <w:tc>
          <w:tcPr>
            <w:tcW w:w="5382" w:type="dxa"/>
            <w:gridSpan w:val="9"/>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vAlign w:val="bottom"/>
          </w:tcPr>
          <w:p w14:paraId="7C6F461E" w14:textId="77777777" w:rsidR="0036595F" w:rsidRPr="00FB4C7E" w:rsidRDefault="00192158" w:rsidP="00B8500C">
            <w:r>
              <w:t xml:space="preserve">Name: </w:t>
            </w:r>
            <w:sdt>
              <w:sdtPr>
                <w:alias w:val="Field"/>
                <w:tag w:val="13283408-1867645011"/>
                <w:id w:val="1867645011"/>
                <w:placeholder>
                  <w:docPart w:val="08D09E22DB4E47F2BAE0C0A98413E406"/>
                </w:placeholder>
              </w:sdtPr>
              <w:sdtEndPr/>
              <w:sdtContent>
                <w:r w:rsidR="00DB1254">
                  <w:t>@</w:t>
                </w:r>
                <w:proofErr w:type="spellStart"/>
                <w:r w:rsidR="00DB1254">
                  <w:t>PartyName</w:t>
                </w:r>
                <w:proofErr w:type="spellEnd"/>
              </w:sdtContent>
            </w:sdt>
          </w:p>
          <w:p w14:paraId="53E1E6E1" w14:textId="77777777" w:rsidR="0036595F" w:rsidRPr="00FB4C7E" w:rsidRDefault="00AD6BD4" w:rsidP="00B8500C">
            <w:r>
              <w:t>Street</w:t>
            </w:r>
            <w:r w:rsidR="00192158">
              <w:t xml:space="preserve">: </w:t>
            </w:r>
            <w:sdt>
              <w:sdtPr>
                <w:alias w:val="Field"/>
                <w:tag w:val="13283408-2221551791"/>
                <w:id w:val="-2073415505"/>
                <w:placeholder>
                  <w:docPart w:val="E838ECB662F1426D951744127D381185"/>
                </w:placeholder>
              </w:sdtPr>
              <w:sdtEndPr/>
              <w:sdtContent>
                <w:r w:rsidR="00DB1254">
                  <w:t>@Street</w:t>
                </w:r>
              </w:sdtContent>
            </w:sdt>
          </w:p>
          <w:p w14:paraId="1C633ADB" w14:textId="77777777" w:rsidR="0036595F" w:rsidRPr="00FB4C7E" w:rsidRDefault="00192158" w:rsidP="00B8500C">
            <w:r>
              <w:t>City/State/ZIP:</w:t>
            </w:r>
            <w:r w:rsidR="00AD6BD4">
              <w:t xml:space="preserve"> </w:t>
            </w:r>
            <w:sdt>
              <w:sdtPr>
                <w:alias w:val="Field"/>
                <w:tag w:val="13283408-328492902"/>
                <w:id w:val="328492902"/>
                <w:placeholder>
                  <w:docPart w:val="AF4E67AB0A95480DA26CDA96024908AE"/>
                </w:placeholder>
              </w:sdtPr>
              <w:sdtEndPr/>
              <w:sdtContent>
                <w:r w:rsidR="00DB1254">
                  <w:t>@City</w:t>
                </w:r>
              </w:sdtContent>
            </w:sdt>
            <w:r w:rsidR="00AD6BD4">
              <w:t xml:space="preserve">, </w:t>
            </w:r>
            <w:sdt>
              <w:sdtPr>
                <w:alias w:val="Field"/>
                <w:tag w:val="13283408-869730724"/>
                <w:id w:val="869730724"/>
                <w:placeholder>
                  <w:docPart w:val="26F9718307B34E8DBFFEA62554905A33"/>
                </w:placeholder>
              </w:sdtPr>
              <w:sdtEndPr/>
              <w:sdtContent>
                <w:r w:rsidR="00DB1254">
                  <w:t>@State</w:t>
                </w:r>
              </w:sdtContent>
            </w:sdt>
            <w:r w:rsidR="00AD6BD4">
              <w:t xml:space="preserve">, </w:t>
            </w:r>
            <w:sdt>
              <w:sdtPr>
                <w:alias w:val="Field"/>
                <w:tag w:val="13283408-2212766009"/>
                <w:id w:val="-2082201287"/>
                <w:placeholder>
                  <w:docPart w:val="ACBFD6C5835340AEB93F65DA4C2AC194"/>
                </w:placeholder>
              </w:sdtPr>
              <w:sdtEndPr/>
              <w:sdtContent>
                <w:r w:rsidR="00DB1254">
                  <w:t>@</w:t>
                </w:r>
                <w:proofErr w:type="spellStart"/>
                <w:r w:rsidR="00DB1254">
                  <w:t>ZipCode</w:t>
                </w:r>
                <w:proofErr w:type="spellEnd"/>
              </w:sdtContent>
            </w:sdt>
            <w:r w:rsidR="000C678F">
              <w:t xml:space="preserve">, </w:t>
            </w:r>
          </w:p>
          <w:p w14:paraId="25D5935D" w14:textId="77777777" w:rsidR="0036595F" w:rsidRPr="00FB4C7E" w:rsidRDefault="00AD6BD4" w:rsidP="00B8500C">
            <w:r>
              <w:t>SID</w:t>
            </w:r>
            <w:r w:rsidR="00F22EEA">
              <w:t>#</w:t>
            </w:r>
            <w:r w:rsidR="0036595F" w:rsidRPr="00FB4C7E">
              <w:t>:</w:t>
            </w:r>
            <w:r>
              <w:t xml:space="preserve"> </w:t>
            </w:r>
            <w:sdt>
              <w:sdtPr>
                <w:alias w:val="Field"/>
                <w:tag w:val="13283408-3832240832"/>
                <w:id w:val="-462726464"/>
                <w:placeholder>
                  <w:docPart w:val="B1776AD7EEF74E06B811E0E310D7556C"/>
                </w:placeholder>
              </w:sdtPr>
              <w:sdtEndPr/>
              <w:sdtContent>
                <w:r w:rsidR="00DB1254">
                  <w:t>@Value</w:t>
                </w:r>
              </w:sdtContent>
            </w:sdt>
          </w:p>
        </w:tc>
        <w:tc>
          <w:tcPr>
            <w:tcW w:w="5419" w:type="dxa"/>
            <w:gridSpan w:val="11"/>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vAlign w:val="center"/>
          </w:tcPr>
          <w:sdt>
            <w:sdtPr>
              <w:rPr>
                <w:b w:val="0"/>
                <w:caps w:val="0"/>
                <w:outline w:val="0"/>
                <w:color w:val="000000"/>
                <w:sz w:val="16"/>
                <w14:textOutline w14:w="0" w14:cap="rnd" w14:cmpd="sng" w14:algn="ctr">
                  <w14:noFill/>
                  <w14:prstDash w14:val="solid"/>
                  <w14:bevel/>
                </w14:textOutline>
                <w14:textFill>
                  <w14:solidFill>
                    <w14:srgbClr w14:val="000000"/>
                  </w14:solidFill>
                </w14:textFill>
              </w:rPr>
              <w:alias w:val="Barcode"/>
              <w:tag w:val="13283408-2224714580"/>
              <w:id w:val="-2070252716"/>
              <w:placeholder>
                <w:docPart w:val="530E8B3EE0444E13B7BF6AE0CBBB7A31"/>
              </w:placeholder>
            </w:sdtPr>
            <w:sdtEndPr/>
            <w:sdtContent>
              <w:p w14:paraId="0D832C48" w14:textId="77777777" w:rsidR="0036595F" w:rsidRPr="00511E3A" w:rsidRDefault="00C5074A" w:rsidP="00511E3A">
                <w:pPr>
                  <w:pStyle w:val="BarCode"/>
                  <w:spacing w:before="0" w:after="0"/>
                  <w:rPr>
                    <w:b w:val="0"/>
                    <w:caps w:val="0"/>
                    <w:outline w:val="0"/>
                    <w:color w:val="000000"/>
                    <w:sz w:val="16"/>
                    <w14:textOutline w14:w="0" w14:cap="rnd" w14:cmpd="sng" w14:algn="ctr">
                      <w14:noFill/>
                      <w14:prstDash w14:val="solid"/>
                      <w14:bevel/>
                    </w14:textOutline>
                    <w14:textFill>
                      <w14:solidFill>
                        <w14:srgbClr w14:val="000000"/>
                      </w14:solidFill>
                    </w14:textFill>
                  </w:rPr>
                </w:pPr>
                <w:r w:rsidRPr="00511E3A">
                  <w:rPr>
                    <w:b w:val="0"/>
                    <w:caps w:val="0"/>
                    <w:outline w:val="0"/>
                    <w:noProof/>
                    <w:color w:val="000000"/>
                    <w:sz w:val="16"/>
                    <w:lang w:val="sl-SI" w:eastAsia="sl-SI"/>
                    <w14:textOutline w14:w="0" w14:cap="rnd" w14:cmpd="sng" w14:algn="ctr">
                      <w14:noFill/>
                      <w14:prstDash w14:val="solid"/>
                      <w14:bevel/>
                    </w14:textOutline>
                    <w14:textFill>
                      <w14:solidFill>
                        <w14:srgbClr w14:val="000000"/>
                      </w14:solidFill>
                    </w14:textFill>
                  </w:rPr>
                  <mc:AlternateContent>
                    <mc:Choice Requires="wps">
                      <w:drawing>
                        <wp:inline distT="0" distB="0" distL="0" distR="0">
                          <wp:extent cx="2084832" cy="299923"/>
                          <wp:effectExtent l="0" t="0" r="0" b="5080"/>
                          <wp:docPr id="1" name="Barcode"/>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084832" cy="299923"/>
                                  </a:xfrm>
                                  <a:custGeom>
                                    <a:avLst/>
                                    <a:gdLst/>
                                    <a:ahLst/>
                                    <a:cxnLst/>
                                    <a:rect l="0" t="0" r="0" b="0"/>
                                    <a:pathLst>
                                      <a:path w="156" h="1">
                                        <a:moveTo>
                                          <a:pt x="0" y="0"/>
                                        </a:moveTo>
                                        <a:lnTo>
                                          <a:pt x="2" y="0"/>
                                        </a:lnTo>
                                        <a:lnTo>
                                          <a:pt x="2" y="1"/>
                                        </a:lnTo>
                                        <a:lnTo>
                                          <a:pt x="0" y="1"/>
                                        </a:lnTo>
                                        <a:close/>
                                      </a:path>
                                      <a:path w="156" h="1">
                                        <a:moveTo>
                                          <a:pt x="3" y="0"/>
                                        </a:moveTo>
                                        <a:lnTo>
                                          <a:pt x="4" y="0"/>
                                        </a:lnTo>
                                        <a:lnTo>
                                          <a:pt x="4" y="1"/>
                                        </a:lnTo>
                                        <a:lnTo>
                                          <a:pt x="3" y="1"/>
                                        </a:lnTo>
                                        <a:close/>
                                      </a:path>
                                      <a:path w="156" h="1">
                                        <a:moveTo>
                                          <a:pt x="6" y="0"/>
                                        </a:moveTo>
                                        <a:lnTo>
                                          <a:pt x="7" y="0"/>
                                        </a:lnTo>
                                        <a:lnTo>
                                          <a:pt x="7" y="1"/>
                                        </a:lnTo>
                                        <a:lnTo>
                                          <a:pt x="6" y="1"/>
                                        </a:lnTo>
                                        <a:close/>
                                      </a:path>
                                      <a:path w="156" h="1">
                                        <a:moveTo>
                                          <a:pt x="11" y="0"/>
                                        </a:moveTo>
                                        <a:lnTo>
                                          <a:pt x="12" y="0"/>
                                        </a:lnTo>
                                        <a:lnTo>
                                          <a:pt x="12" y="1"/>
                                        </a:lnTo>
                                        <a:lnTo>
                                          <a:pt x="11" y="1"/>
                                        </a:lnTo>
                                        <a:close/>
                                      </a:path>
                                      <a:path w="156" h="1">
                                        <a:moveTo>
                                          <a:pt x="13" y="0"/>
                                        </a:moveTo>
                                        <a:lnTo>
                                          <a:pt x="14" y="0"/>
                                        </a:lnTo>
                                        <a:lnTo>
                                          <a:pt x="14" y="1"/>
                                        </a:lnTo>
                                        <a:lnTo>
                                          <a:pt x="13" y="1"/>
                                        </a:lnTo>
                                        <a:close/>
                                      </a:path>
                                      <a:path w="156" h="1">
                                        <a:moveTo>
                                          <a:pt x="17" y="0"/>
                                        </a:moveTo>
                                        <a:lnTo>
                                          <a:pt x="19" y="0"/>
                                        </a:lnTo>
                                        <a:lnTo>
                                          <a:pt x="19" y="1"/>
                                        </a:lnTo>
                                        <a:lnTo>
                                          <a:pt x="17" y="1"/>
                                        </a:lnTo>
                                        <a:close/>
                                      </a:path>
                                      <a:path w="156" h="1">
                                        <a:moveTo>
                                          <a:pt x="22" y="0"/>
                                        </a:moveTo>
                                        <a:lnTo>
                                          <a:pt x="23" y="0"/>
                                        </a:lnTo>
                                        <a:lnTo>
                                          <a:pt x="23" y="1"/>
                                        </a:lnTo>
                                        <a:lnTo>
                                          <a:pt x="22" y="1"/>
                                        </a:lnTo>
                                        <a:close/>
                                      </a:path>
                                      <a:path w="156" h="1">
                                        <a:moveTo>
                                          <a:pt x="26" y="0"/>
                                        </a:moveTo>
                                        <a:lnTo>
                                          <a:pt x="27" y="0"/>
                                        </a:lnTo>
                                        <a:lnTo>
                                          <a:pt x="27" y="1"/>
                                        </a:lnTo>
                                        <a:lnTo>
                                          <a:pt x="26" y="1"/>
                                        </a:lnTo>
                                        <a:close/>
                                      </a:path>
                                      <a:path w="156" h="1">
                                        <a:moveTo>
                                          <a:pt x="28" y="0"/>
                                        </a:moveTo>
                                        <a:lnTo>
                                          <a:pt x="30" y="0"/>
                                        </a:lnTo>
                                        <a:lnTo>
                                          <a:pt x="30" y="1"/>
                                        </a:lnTo>
                                        <a:lnTo>
                                          <a:pt x="28" y="1"/>
                                        </a:lnTo>
                                        <a:close/>
                                      </a:path>
                                      <a:path w="156" h="1">
                                        <a:moveTo>
                                          <a:pt x="33" y="0"/>
                                        </a:moveTo>
                                        <a:lnTo>
                                          <a:pt x="34" y="0"/>
                                        </a:lnTo>
                                        <a:lnTo>
                                          <a:pt x="34" y="1"/>
                                        </a:lnTo>
                                        <a:lnTo>
                                          <a:pt x="33" y="1"/>
                                        </a:lnTo>
                                        <a:close/>
                                      </a:path>
                                      <a:path w="156" h="1">
                                        <a:moveTo>
                                          <a:pt x="37" y="0"/>
                                        </a:moveTo>
                                        <a:lnTo>
                                          <a:pt x="38" y="0"/>
                                        </a:lnTo>
                                        <a:lnTo>
                                          <a:pt x="38" y="1"/>
                                        </a:lnTo>
                                        <a:lnTo>
                                          <a:pt x="37" y="1"/>
                                        </a:lnTo>
                                        <a:close/>
                                      </a:path>
                                      <a:path w="156" h="1">
                                        <a:moveTo>
                                          <a:pt x="41" y="0"/>
                                        </a:moveTo>
                                        <a:lnTo>
                                          <a:pt x="43" y="0"/>
                                        </a:lnTo>
                                        <a:lnTo>
                                          <a:pt x="43" y="1"/>
                                        </a:lnTo>
                                        <a:lnTo>
                                          <a:pt x="41" y="1"/>
                                        </a:lnTo>
                                        <a:close/>
                                      </a:path>
                                      <a:path w="156" h="1">
                                        <a:moveTo>
                                          <a:pt x="44" y="0"/>
                                        </a:moveTo>
                                        <a:lnTo>
                                          <a:pt x="46" y="0"/>
                                        </a:lnTo>
                                        <a:lnTo>
                                          <a:pt x="46" y="1"/>
                                        </a:lnTo>
                                        <a:lnTo>
                                          <a:pt x="44" y="1"/>
                                        </a:lnTo>
                                        <a:close/>
                                      </a:path>
                                      <a:path w="156" h="1">
                                        <a:moveTo>
                                          <a:pt x="47" y="0"/>
                                        </a:moveTo>
                                        <a:lnTo>
                                          <a:pt x="49" y="0"/>
                                        </a:lnTo>
                                        <a:lnTo>
                                          <a:pt x="49" y="1"/>
                                        </a:lnTo>
                                        <a:lnTo>
                                          <a:pt x="47" y="1"/>
                                        </a:lnTo>
                                        <a:close/>
                                      </a:path>
                                      <a:path w="156" h="1">
                                        <a:moveTo>
                                          <a:pt x="51" y="0"/>
                                        </a:moveTo>
                                        <a:lnTo>
                                          <a:pt x="53" y="0"/>
                                        </a:lnTo>
                                        <a:lnTo>
                                          <a:pt x="53" y="1"/>
                                        </a:lnTo>
                                        <a:lnTo>
                                          <a:pt x="51" y="1"/>
                                        </a:lnTo>
                                        <a:close/>
                                      </a:path>
                                      <a:path w="156" h="1">
                                        <a:moveTo>
                                          <a:pt x="55" y="0"/>
                                        </a:moveTo>
                                        <a:lnTo>
                                          <a:pt x="56" y="0"/>
                                        </a:lnTo>
                                        <a:lnTo>
                                          <a:pt x="56" y="1"/>
                                        </a:lnTo>
                                        <a:lnTo>
                                          <a:pt x="55" y="1"/>
                                        </a:lnTo>
                                        <a:close/>
                                      </a:path>
                                      <a:path w="156" h="1">
                                        <a:moveTo>
                                          <a:pt x="57" y="0"/>
                                        </a:moveTo>
                                        <a:lnTo>
                                          <a:pt x="60" y="0"/>
                                        </a:lnTo>
                                        <a:lnTo>
                                          <a:pt x="60" y="1"/>
                                        </a:lnTo>
                                        <a:lnTo>
                                          <a:pt x="57" y="1"/>
                                        </a:lnTo>
                                        <a:close/>
                                      </a:path>
                                      <a:path w="156" h="1">
                                        <a:moveTo>
                                          <a:pt x="61" y="0"/>
                                        </a:moveTo>
                                        <a:lnTo>
                                          <a:pt x="65" y="0"/>
                                        </a:lnTo>
                                        <a:lnTo>
                                          <a:pt x="65" y="1"/>
                                        </a:lnTo>
                                        <a:lnTo>
                                          <a:pt x="61" y="1"/>
                                        </a:lnTo>
                                        <a:close/>
                                      </a:path>
                                      <a:path w="156" h="1">
                                        <a:moveTo>
                                          <a:pt x="66" y="0"/>
                                        </a:moveTo>
                                        <a:lnTo>
                                          <a:pt x="67" y="0"/>
                                        </a:lnTo>
                                        <a:lnTo>
                                          <a:pt x="67" y="1"/>
                                        </a:lnTo>
                                        <a:lnTo>
                                          <a:pt x="66" y="1"/>
                                        </a:lnTo>
                                        <a:close/>
                                      </a:path>
                                      <a:path w="156" h="1">
                                        <a:moveTo>
                                          <a:pt x="68" y="0"/>
                                        </a:moveTo>
                                        <a:lnTo>
                                          <a:pt x="70" y="0"/>
                                        </a:lnTo>
                                        <a:lnTo>
                                          <a:pt x="70" y="1"/>
                                        </a:lnTo>
                                        <a:lnTo>
                                          <a:pt x="68" y="1"/>
                                        </a:lnTo>
                                        <a:close/>
                                      </a:path>
                                      <a:path w="156" h="1">
                                        <a:moveTo>
                                          <a:pt x="72" y="0"/>
                                        </a:moveTo>
                                        <a:lnTo>
                                          <a:pt x="75" y="0"/>
                                        </a:lnTo>
                                        <a:lnTo>
                                          <a:pt x="75" y="1"/>
                                        </a:lnTo>
                                        <a:lnTo>
                                          <a:pt x="72" y="1"/>
                                        </a:lnTo>
                                        <a:close/>
                                      </a:path>
                                      <a:path w="156" h="1">
                                        <a:moveTo>
                                          <a:pt x="77" y="0"/>
                                        </a:moveTo>
                                        <a:lnTo>
                                          <a:pt x="78" y="0"/>
                                        </a:lnTo>
                                        <a:lnTo>
                                          <a:pt x="78" y="1"/>
                                        </a:lnTo>
                                        <a:lnTo>
                                          <a:pt x="77" y="1"/>
                                        </a:lnTo>
                                        <a:close/>
                                      </a:path>
                                      <a:path w="156" h="1">
                                        <a:moveTo>
                                          <a:pt x="81" y="0"/>
                                        </a:moveTo>
                                        <a:lnTo>
                                          <a:pt x="82" y="0"/>
                                        </a:lnTo>
                                        <a:lnTo>
                                          <a:pt x="82" y="1"/>
                                        </a:lnTo>
                                        <a:lnTo>
                                          <a:pt x="81" y="1"/>
                                        </a:lnTo>
                                        <a:close/>
                                      </a:path>
                                      <a:path w="156" h="1">
                                        <a:moveTo>
                                          <a:pt x="83" y="0"/>
                                        </a:moveTo>
                                        <a:lnTo>
                                          <a:pt x="85" y="0"/>
                                        </a:lnTo>
                                        <a:lnTo>
                                          <a:pt x="85" y="1"/>
                                        </a:lnTo>
                                        <a:lnTo>
                                          <a:pt x="83" y="1"/>
                                        </a:lnTo>
                                        <a:close/>
                                      </a:path>
                                      <a:path w="156" h="1">
                                        <a:moveTo>
                                          <a:pt x="88" y="0"/>
                                        </a:moveTo>
                                        <a:lnTo>
                                          <a:pt x="91" y="0"/>
                                        </a:lnTo>
                                        <a:lnTo>
                                          <a:pt x="91" y="1"/>
                                        </a:lnTo>
                                        <a:lnTo>
                                          <a:pt x="88" y="1"/>
                                        </a:lnTo>
                                        <a:close/>
                                      </a:path>
                                      <a:path w="156" h="1">
                                        <a:moveTo>
                                          <a:pt x="94" y="0"/>
                                        </a:moveTo>
                                        <a:lnTo>
                                          <a:pt x="95" y="0"/>
                                        </a:lnTo>
                                        <a:lnTo>
                                          <a:pt x="95" y="1"/>
                                        </a:lnTo>
                                        <a:lnTo>
                                          <a:pt x="94" y="1"/>
                                        </a:lnTo>
                                        <a:close/>
                                      </a:path>
                                      <a:path w="156" h="1">
                                        <a:moveTo>
                                          <a:pt x="96" y="0"/>
                                        </a:moveTo>
                                        <a:lnTo>
                                          <a:pt x="98" y="0"/>
                                        </a:lnTo>
                                        <a:lnTo>
                                          <a:pt x="98" y="1"/>
                                        </a:lnTo>
                                        <a:lnTo>
                                          <a:pt x="96" y="1"/>
                                        </a:lnTo>
                                        <a:close/>
                                      </a:path>
                                      <a:path w="156" h="1">
                                        <a:moveTo>
                                          <a:pt x="99" y="0"/>
                                        </a:moveTo>
                                        <a:lnTo>
                                          <a:pt x="101" y="0"/>
                                        </a:lnTo>
                                        <a:lnTo>
                                          <a:pt x="101" y="1"/>
                                        </a:lnTo>
                                        <a:lnTo>
                                          <a:pt x="99" y="1"/>
                                        </a:lnTo>
                                        <a:close/>
                                      </a:path>
                                      <a:path w="156" h="1">
                                        <a:moveTo>
                                          <a:pt x="105" y="0"/>
                                        </a:moveTo>
                                        <a:lnTo>
                                          <a:pt x="106" y="0"/>
                                        </a:lnTo>
                                        <a:lnTo>
                                          <a:pt x="106" y="1"/>
                                        </a:lnTo>
                                        <a:lnTo>
                                          <a:pt x="105" y="1"/>
                                        </a:lnTo>
                                        <a:close/>
                                      </a:path>
                                      <a:path w="156" h="1">
                                        <a:moveTo>
                                          <a:pt x="107" y="0"/>
                                        </a:moveTo>
                                        <a:lnTo>
                                          <a:pt x="108" y="0"/>
                                        </a:lnTo>
                                        <a:lnTo>
                                          <a:pt x="108" y="1"/>
                                        </a:lnTo>
                                        <a:lnTo>
                                          <a:pt x="107" y="1"/>
                                        </a:lnTo>
                                        <a:close/>
                                      </a:path>
                                      <a:path w="156" h="1">
                                        <a:moveTo>
                                          <a:pt x="110" y="0"/>
                                        </a:moveTo>
                                        <a:lnTo>
                                          <a:pt x="111" y="0"/>
                                        </a:lnTo>
                                        <a:lnTo>
                                          <a:pt x="111" y="1"/>
                                        </a:lnTo>
                                        <a:lnTo>
                                          <a:pt x="110" y="1"/>
                                        </a:lnTo>
                                        <a:close/>
                                      </a:path>
                                      <a:path w="156" h="1">
                                        <a:moveTo>
                                          <a:pt x="112" y="0"/>
                                        </a:moveTo>
                                        <a:lnTo>
                                          <a:pt x="116" y="0"/>
                                        </a:lnTo>
                                        <a:lnTo>
                                          <a:pt x="116" y="1"/>
                                        </a:lnTo>
                                        <a:lnTo>
                                          <a:pt x="112" y="1"/>
                                        </a:lnTo>
                                        <a:close/>
                                      </a:path>
                                      <a:path w="156" h="1">
                                        <a:moveTo>
                                          <a:pt x="117" y="0"/>
                                        </a:moveTo>
                                        <a:lnTo>
                                          <a:pt x="120" y="0"/>
                                        </a:lnTo>
                                        <a:lnTo>
                                          <a:pt x="120" y="1"/>
                                        </a:lnTo>
                                        <a:lnTo>
                                          <a:pt x="117" y="1"/>
                                        </a:lnTo>
                                        <a:close/>
                                      </a:path>
                                      <a:path w="156" h="1">
                                        <a:moveTo>
                                          <a:pt x="121" y="0"/>
                                        </a:moveTo>
                                        <a:lnTo>
                                          <a:pt x="124" y="0"/>
                                        </a:lnTo>
                                        <a:lnTo>
                                          <a:pt x="124" y="1"/>
                                        </a:lnTo>
                                        <a:lnTo>
                                          <a:pt x="121" y="1"/>
                                        </a:lnTo>
                                        <a:close/>
                                      </a:path>
                                      <a:path w="156" h="1">
                                        <a:moveTo>
                                          <a:pt x="126" y="0"/>
                                        </a:moveTo>
                                        <a:lnTo>
                                          <a:pt x="127" y="0"/>
                                        </a:lnTo>
                                        <a:lnTo>
                                          <a:pt x="127" y="1"/>
                                        </a:lnTo>
                                        <a:lnTo>
                                          <a:pt x="126" y="1"/>
                                        </a:lnTo>
                                        <a:close/>
                                      </a:path>
                                      <a:path w="156" h="1">
                                        <a:moveTo>
                                          <a:pt x="128" y="0"/>
                                        </a:moveTo>
                                        <a:lnTo>
                                          <a:pt x="130" y="0"/>
                                        </a:lnTo>
                                        <a:lnTo>
                                          <a:pt x="130" y="1"/>
                                        </a:lnTo>
                                        <a:lnTo>
                                          <a:pt x="128" y="1"/>
                                        </a:lnTo>
                                        <a:close/>
                                      </a:path>
                                      <a:path w="156" h="1">
                                        <a:moveTo>
                                          <a:pt x="132" y="0"/>
                                        </a:moveTo>
                                        <a:lnTo>
                                          <a:pt x="133" y="0"/>
                                        </a:lnTo>
                                        <a:lnTo>
                                          <a:pt x="133" y="1"/>
                                        </a:lnTo>
                                        <a:lnTo>
                                          <a:pt x="132" y="1"/>
                                        </a:lnTo>
                                        <a:close/>
                                      </a:path>
                                      <a:path w="156" h="1">
                                        <a:moveTo>
                                          <a:pt x="136" y="0"/>
                                        </a:moveTo>
                                        <a:lnTo>
                                          <a:pt x="138" y="0"/>
                                        </a:lnTo>
                                        <a:lnTo>
                                          <a:pt x="138" y="1"/>
                                        </a:lnTo>
                                        <a:lnTo>
                                          <a:pt x="136" y="1"/>
                                        </a:lnTo>
                                        <a:close/>
                                      </a:path>
                                      <a:path w="156" h="1">
                                        <a:moveTo>
                                          <a:pt x="141" y="0"/>
                                        </a:moveTo>
                                        <a:lnTo>
                                          <a:pt x="142" y="0"/>
                                        </a:lnTo>
                                        <a:lnTo>
                                          <a:pt x="142" y="1"/>
                                        </a:lnTo>
                                        <a:lnTo>
                                          <a:pt x="141" y="1"/>
                                        </a:lnTo>
                                        <a:close/>
                                      </a:path>
                                      <a:path w="156" h="1">
                                        <a:moveTo>
                                          <a:pt x="143" y="0"/>
                                        </a:moveTo>
                                        <a:lnTo>
                                          <a:pt x="145" y="0"/>
                                        </a:lnTo>
                                        <a:lnTo>
                                          <a:pt x="145" y="1"/>
                                        </a:lnTo>
                                        <a:lnTo>
                                          <a:pt x="143" y="1"/>
                                        </a:lnTo>
                                        <a:close/>
                                      </a:path>
                                      <a:path w="156" h="1">
                                        <a:moveTo>
                                          <a:pt x="148" y="0"/>
                                        </a:moveTo>
                                        <a:lnTo>
                                          <a:pt x="151" y="0"/>
                                        </a:lnTo>
                                        <a:lnTo>
                                          <a:pt x="151" y="1"/>
                                        </a:lnTo>
                                        <a:lnTo>
                                          <a:pt x="148" y="1"/>
                                        </a:lnTo>
                                        <a:close/>
                                      </a:path>
                                      <a:path w="156" h="1">
                                        <a:moveTo>
                                          <a:pt x="152" y="0"/>
                                        </a:moveTo>
                                        <a:lnTo>
                                          <a:pt x="153" y="0"/>
                                        </a:lnTo>
                                        <a:lnTo>
                                          <a:pt x="153" y="1"/>
                                        </a:lnTo>
                                        <a:lnTo>
                                          <a:pt x="152" y="1"/>
                                        </a:lnTo>
                                        <a:close/>
                                      </a:path>
                                      <a:path w="156" h="1">
                                        <a:moveTo>
                                          <a:pt x="154" y="0"/>
                                        </a:moveTo>
                                        <a:lnTo>
                                          <a:pt x="156" y="0"/>
                                        </a:lnTo>
                                        <a:lnTo>
                                          <a:pt x="156" y="1"/>
                                        </a:lnTo>
                                        <a:lnTo>
                                          <a:pt x="154" y="1"/>
                                        </a:lnTo>
                                        <a:close/>
                                      </a:path>
                                    </a:pathLst>
                                  </a:custGeom>
                                  <a:solidFill>
                                    <a:srgbClr val="000000"/>
                                  </a:solidFill>
                                </wps:spPr>
                                <wps:bodyPr/>
                              </wps:wsp>
                            </a:graphicData>
                          </a:graphic>
                        </wp:inline>
                      </w:drawing>
                    </mc:Choice>
                    <mc:Fallback>
                      <w:pict>
                        <v:shape w14:anchorId="3C335D0B" id="Barcode" o:spid="_x0000_s1026" style="width:164.15pt;height:23.6pt;visibility:visible;mso-wrap-style:square;mso-left-percent:-10001;mso-top-percent:-10001;mso-position-horizontal:absolute;mso-position-horizontal-relative:char;mso-position-vertical:absolute;mso-position-vertical-relative:line;mso-left-percent:-10001;mso-top-percent:-10001;v-text-anchor:top" coordsize="15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" path="m,l2,r,1l,1,,xem3,l4,r,1l3,1,3,xem6,l7,r,1l6,1,6,xem11,r1,l12,1r-1,l11,xem13,r1,l14,1r-1,l13,xem17,r2,l19,1r-2,l17,xem22,r1,l23,1r-1,l22,xem26,r1,l27,1r-1,l26,xem28,r2,l30,1r-2,l28,xem33,r1,l34,1r-1,l33,xem37,r1,l38,1r-1,l37,xem41,r2,l43,1r-2,l41,xem44,r2,l46,1r-2,l44,xem47,r2,l49,1r-2,l47,xem51,r2,l53,1r-2,l51,xem55,r1,l56,1r-1,l55,xem57,r3,l60,1r-3,l57,xem61,r4,l65,1r-4,l61,xem66,r1,l67,1r-1,l66,xem68,r2,l70,1r-2,l68,xem72,r3,l75,1r-3,l72,xem77,r1,l78,1r-1,l77,xem81,r1,l82,1r-1,l81,xem83,r2,l85,1r-2,l83,xem88,r3,l91,1r-3,l88,xem94,r1,l95,1r-1,l94,xem96,r2,l98,1r-2,l96,xem99,r2,l101,1r-2,l99,xem105,r1,l106,1r-1,l105,xem107,r1,l108,1r-1,l107,xem110,r1,l111,1r-1,l110,xem112,r4,l116,1r-4,l112,xem117,r3,l120,1r-3,l117,xem121,r3,l124,1r-3,l121,xem126,r1,l127,1r-1,l126,xem128,r2,l130,1r-2,l128,xem132,r1,l133,1r-1,l132,xem136,r2,l138,1r-2,l136,xem141,r1,l142,1r-1,l141,xem143,r2,l145,1r-2,l143,xem148,r3,l151,1r-3,l148,xem152,r1,l153,1r-1,l152,xem154,r2,l156,1r-2,l154,xe" fillcolor="black" stroked="f">
                          <v:path arrowok="t" textboxrect="0,0,156,1"/>
                          <o:lock v:ext="edit" aspectratio="t"/>
                          <w10:anchorlock/>
                        </v:shape>
                      </w:pict>
                    </mc:Fallback>
                  </mc:AlternateContent>
                </w:r>
              </w:p>
            </w:sdtContent>
          </w:sdt>
          <w:sdt>
            <w:sdtPr>
              <w:rPr>
                <w:b w:val="0"/>
                <w:caps w:val="0"/>
                <w:outline w:val="0"/>
                <w:color w:val="000000"/>
                <w:sz w:val="16"/>
                <w14:textOutline w14:w="0" w14:cap="rnd" w14:cmpd="sng" w14:algn="ctr">
                  <w14:noFill/>
                  <w14:prstDash w14:val="solid"/>
                  <w14:bevel/>
                </w14:textOutline>
                <w14:textFill>
                  <w14:solidFill>
                    <w14:srgbClr w14:val="000000"/>
                  </w14:solidFill>
                </w14:textFill>
              </w:rPr>
              <w:alias w:val="Field"/>
              <w:tag w:val="13283408-4052473692"/>
              <w:id w:val="-242493604"/>
              <w:placeholder>
                <w:docPart w:val="D67E19E42CC5438D9AA4A9E8A8DD0107"/>
              </w:placeholder>
            </w:sdtPr>
            <w:sdtEndPr/>
            <w:sdtContent>
              <w:p w14:paraId="7C46834B" w14:textId="77777777" w:rsidR="00511E3A" w:rsidRPr="00FB4C7E" w:rsidRDefault="00DB1254" w:rsidP="00A27542">
                <w:pPr>
                  <w:pStyle w:val="BarCode"/>
                  <w:spacing w:before="0" w:after="0"/>
                </w:pPr>
                <w:r>
                  <w:rPr>
                    <w:b w:val="0"/>
                    <w:caps w:val="0"/>
                    <w:outline w:val="0"/>
                    <w:color w:val="000000"/>
                    <w:sz w:val="16"/>
                    <w14:textOutline w14:w="0" w14:cap="rnd" w14:cmpd="sng" w14:algn="ctr">
                      <w14:noFill/>
                      <w14:prstDash w14:val="solid"/>
                      <w14:bevel/>
                    </w14:textOutline>
                    <w14:textFill>
                      <w14:solidFill>
                        <w14:srgbClr w14:val="000000"/>
                      </w14:solidFill>
                    </w14:textFill>
                  </w:rPr>
                  <w:t>@Value)</w:t>
                </w:r>
              </w:p>
            </w:sdtContent>
          </w:sdt>
        </w:tc>
      </w:tr>
      <w:tr w:rsidR="00AE1D8A" w:rsidRPr="00FB4C7E" w14:paraId="2005E1C6" w14:textId="77777777" w:rsidTr="00B55A58">
        <w:trPr>
          <w:trHeight w:val="288"/>
        </w:trPr>
        <w:tc>
          <w:tcPr>
            <w:tcW w:w="5382" w:type="dxa"/>
            <w:gridSpan w:val="9"/>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tcPr>
          <w:p w14:paraId="6C50030A" w14:textId="77777777" w:rsidR="00AE1D8A" w:rsidRPr="00FB4C7E" w:rsidRDefault="00AE1D8A" w:rsidP="00B8500C">
            <w:pPr>
              <w:pStyle w:val="Heading3"/>
            </w:pPr>
            <w:r w:rsidRPr="00FB4C7E">
              <w:t>Ship To</w:t>
            </w:r>
          </w:p>
        </w:tc>
        <w:tc>
          <w:tcPr>
            <w:tcW w:w="5419" w:type="dxa"/>
            <w:gridSpan w:val="11"/>
            <w:vMerge w:val="restart"/>
            <w:tcBorders>
              <w:top w:val="single" w:sz="4" w:space="0" w:color="7F7F7F" w:themeColor="text1" w:themeTint="80"/>
              <w:left w:val="single" w:sz="4" w:space="0" w:color="7F7F7F" w:themeColor="text1" w:themeTint="80"/>
              <w:right w:val="single" w:sz="4" w:space="0" w:color="7F7F7F" w:themeColor="text1" w:themeTint="80"/>
            </w:tcBorders>
            <w:shd w:val="clear" w:color="auto" w:fill="auto"/>
            <w:vAlign w:val="center"/>
          </w:tcPr>
          <w:p w14:paraId="549175CA" w14:textId="77777777" w:rsidR="00AE1D8A" w:rsidRPr="00FB4C7E" w:rsidRDefault="00AE1D8A" w:rsidP="00B8500C">
            <w:pPr>
              <w:pStyle w:val="Heading4"/>
            </w:pPr>
            <w:r w:rsidRPr="00FB4C7E">
              <w:t>Carrier Name</w:t>
            </w:r>
            <w:r>
              <w:t xml:space="preserve">: </w:t>
            </w:r>
            <w:sdt>
              <w:sdtPr>
                <w:alias w:val="Field"/>
                <w:tag w:val="13283408-3111146909"/>
                <w:id w:val="-1183820387"/>
                <w:placeholder>
                  <w:docPart w:val="DA68C487486C4C2B81839433BE2EE89E"/>
                </w:placeholder>
              </w:sdtPr>
              <w:sdtEndPr/>
              <w:sdtContent>
                <w:r w:rsidR="00DB1254">
                  <w:t>@</w:t>
                </w:r>
                <w:proofErr w:type="spellStart"/>
                <w:r w:rsidR="00DB1254">
                  <w:t>PartyName</w:t>
                </w:r>
                <w:proofErr w:type="spellEnd"/>
              </w:sdtContent>
            </w:sdt>
          </w:p>
          <w:p w14:paraId="6B60BA98" w14:textId="77777777" w:rsidR="00AE1D8A" w:rsidRDefault="00AE1D8A" w:rsidP="00B8500C">
            <w:r>
              <w:t>Trailer number</w:t>
            </w:r>
            <w:r w:rsidRPr="00FB4C7E">
              <w:t>:</w:t>
            </w:r>
            <w:r>
              <w:t xml:space="preserve"> </w:t>
            </w:r>
            <w:sdt>
              <w:sdtPr>
                <w:alias w:val="Field"/>
                <w:tag w:val="13283408-4279047811"/>
                <w:id w:val="-15919485"/>
                <w:placeholder>
                  <w:docPart w:val="83F34D43CC0F48B9AADF475FFC55728B"/>
                </w:placeholder>
              </w:sdtPr>
              <w:sdtEndPr/>
              <w:sdtContent>
                <w:r w:rsidR="00DB1254">
                  <w:t>@</w:t>
                </w:r>
                <w:proofErr w:type="spellStart"/>
                <w:r w:rsidR="00DB1254">
                  <w:t>TrailerNumber</w:t>
                </w:r>
                <w:proofErr w:type="spellEnd"/>
              </w:sdtContent>
            </w:sdt>
          </w:p>
          <w:p w14:paraId="78E34EDA" w14:textId="77777777" w:rsidR="00AE1D8A" w:rsidRDefault="00AE1D8A" w:rsidP="00B8500C">
            <w:r w:rsidRPr="00FB4C7E">
              <w:t>Serial number(s):</w:t>
            </w:r>
            <w:r>
              <w:t xml:space="preserve"> </w:t>
            </w:r>
            <w:sdt>
              <w:sdtPr>
                <w:alias w:val="Field"/>
                <w:tag w:val="13283408-2322064976"/>
                <w:id w:val="-1972902320"/>
                <w:placeholder>
                  <w:docPart w:val="156617D4E22C499A870D929BF9C33ADC"/>
                </w:placeholder>
              </w:sdtPr>
              <w:sdtEndPr/>
              <w:sdtContent>
                <w:r w:rsidR="00DB1254">
                  <w:t>@</w:t>
                </w:r>
                <w:proofErr w:type="spellStart"/>
                <w:r w:rsidR="00DB1254">
                  <w:t>SealNum</w:t>
                </w:r>
                <w:proofErr w:type="spellEnd"/>
              </w:sdtContent>
            </w:sdt>
          </w:p>
          <w:p w14:paraId="4355084B" w14:textId="77777777" w:rsidR="00AE1D8A" w:rsidRPr="00AE1D8A" w:rsidRDefault="00AE1D8A" w:rsidP="00AE1D8A">
            <w:pPr>
              <w:spacing w:before="120"/>
              <w:rPr>
                <w:b/>
              </w:rPr>
            </w:pPr>
            <w:r w:rsidRPr="00AE1D8A">
              <w:rPr>
                <w:b/>
              </w:rPr>
              <w:t xml:space="preserve">SCAC: </w:t>
            </w:r>
            <w:sdt>
              <w:sdtPr>
                <w:rPr>
                  <w:b/>
                </w:rPr>
                <w:alias w:val="Field"/>
                <w:tag w:val="13283408-825398473"/>
                <w:id w:val="825398473"/>
                <w:placeholder>
                  <w:docPart w:val="885EEF5E9D8D494786021E0C5DF30689"/>
                </w:placeholder>
              </w:sdtPr>
              <w:sdtEndPr/>
              <w:sdtContent>
                <w:r w:rsidR="00DB1254">
                  <w:rPr>
                    <w:b/>
                  </w:rPr>
                  <w:t>@SCAC</w:t>
                </w:r>
              </w:sdtContent>
            </w:sdt>
          </w:p>
          <w:p w14:paraId="302BEBE8" w14:textId="77777777" w:rsidR="00AE1D8A" w:rsidRPr="00FB4C7E" w:rsidRDefault="00AE1D8A" w:rsidP="00B8500C">
            <w:r>
              <w:t>Pro number</w:t>
            </w:r>
            <w:r w:rsidRPr="00FB4C7E">
              <w:t>:</w:t>
            </w:r>
            <w:r>
              <w:t xml:space="preserve"> </w:t>
            </w:r>
            <w:sdt>
              <w:sdtPr>
                <w:alias w:val="Field"/>
                <w:tag w:val="13283408-681628948"/>
                <w:id w:val="681628948"/>
                <w:placeholder>
                  <w:docPart w:val="9B3F5F6529B741A896E807D0D02165A7"/>
                </w:placeholder>
              </w:sdtPr>
              <w:sdtEndPr/>
              <w:sdtContent>
                <w:r w:rsidR="00DB1254">
                  <w:t>@</w:t>
                </w:r>
                <w:proofErr w:type="spellStart"/>
                <w:r w:rsidR="00DB1254">
                  <w:t>ProNumber</w:t>
                </w:r>
                <w:proofErr w:type="spellEnd"/>
              </w:sdtContent>
            </w:sdt>
          </w:p>
        </w:tc>
      </w:tr>
      <w:tr w:rsidR="00AE1D8A" w:rsidRPr="00FB4C7E" w14:paraId="6296F7E5" w14:textId="77777777" w:rsidTr="00B55A58">
        <w:trPr>
          <w:trHeight w:val="176"/>
        </w:trPr>
        <w:tc>
          <w:tcPr>
            <w:tcW w:w="5382" w:type="dxa"/>
            <w:gridSpan w:val="9"/>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1CB32F24" w14:textId="77777777" w:rsidR="00AE1D8A" w:rsidRDefault="00AE1D8A" w:rsidP="00422668">
            <w:r>
              <w:t xml:space="preserve">Name: </w:t>
            </w:r>
            <w:sdt>
              <w:sdtPr>
                <w:alias w:val="Field"/>
                <w:tag w:val="13283408-2899075785"/>
                <w:id w:val="-1395891511"/>
                <w:placeholder>
                  <w:docPart w:val="4BFFE3D81C234799B76E69185BDA6AC3"/>
                </w:placeholder>
              </w:sdtPr>
              <w:sdtEndPr/>
              <w:sdtContent>
                <w:r w:rsidR="004D25BE">
                  <w:t>@</w:t>
                </w:r>
                <w:proofErr w:type="spellStart"/>
                <w:r w:rsidR="004D25BE">
                  <w:t>PartyName</w:t>
                </w:r>
                <w:proofErr w:type="spellEnd"/>
              </w:sdtContent>
            </w:sdt>
          </w:p>
          <w:p w14:paraId="21243320" w14:textId="77777777" w:rsidR="00AE1D8A" w:rsidRDefault="00AE1D8A" w:rsidP="00422668">
            <w:r>
              <w:t xml:space="preserve">Street: </w:t>
            </w:r>
            <w:sdt>
              <w:sdtPr>
                <w:alias w:val="Field"/>
                <w:tag w:val="13283408-2408264425"/>
                <w:id w:val="-1886702871"/>
                <w:placeholder>
                  <w:docPart w:val="FDD035C39CEB467D99B712B507016070"/>
                </w:placeholder>
              </w:sdtPr>
              <w:sdtEndPr/>
              <w:sdtContent>
                <w:r w:rsidR="004D25BE">
                  <w:t>@Street</w:t>
                </w:r>
              </w:sdtContent>
            </w:sdt>
          </w:p>
          <w:p w14:paraId="04CA0B33" w14:textId="10FC97DD" w:rsidR="00AE1D8A" w:rsidRDefault="00AE1D8A" w:rsidP="00422668">
            <w:r>
              <w:t xml:space="preserve">City/State/ZIP: </w:t>
            </w:r>
            <w:sdt>
              <w:sdtPr>
                <w:alias w:val="Field"/>
                <w:tag w:val="13283408-2111617389"/>
                <w:id w:val="2111617389"/>
                <w:placeholder>
                  <w:docPart w:val="42B26F9E1B9D4A98B1B2B4B9EE21AB91"/>
                </w:placeholder>
              </w:sdtPr>
              <w:sdtEndPr/>
              <w:sdtContent>
                <w:r w:rsidR="004D25BE">
                  <w:t>@City</w:t>
                </w:r>
              </w:sdtContent>
            </w:sdt>
            <w:r>
              <w:t xml:space="preserve">, </w:t>
            </w:r>
            <w:sdt>
              <w:sdtPr>
                <w:alias w:val="Field"/>
                <w:tag w:val="13283408-3699719139"/>
                <w:id w:val="-595248157"/>
                <w:placeholder>
                  <w:docPart w:val="1E35F5037D1346EF9C28EBD882AFD4F3"/>
                </w:placeholder>
              </w:sdtPr>
              <w:sdtEndPr/>
              <w:sdtContent>
                <w:r w:rsidR="004D25BE">
                  <w:t>@State</w:t>
                </w:r>
              </w:sdtContent>
            </w:sdt>
            <w:r>
              <w:t xml:space="preserve">, </w:t>
            </w:r>
            <w:sdt>
              <w:sdtPr>
                <w:alias w:val="Field"/>
                <w:tag w:val="13283408-3476391611"/>
                <w:id w:val="-818575685"/>
                <w:placeholder>
                  <w:docPart w:val="5BCAF212A81A42D7845AFA8C1DE990AA"/>
                </w:placeholder>
              </w:sdtPr>
              <w:sdtEndPr/>
              <w:sdtContent>
                <w:r w:rsidR="004D25BE">
                  <w:t>@</w:t>
                </w:r>
                <w:proofErr w:type="spellStart"/>
                <w:r w:rsidR="004D25BE">
                  <w:t>ZipCode</w:t>
                </w:r>
                <w:proofErr w:type="spellEnd"/>
              </w:sdtContent>
            </w:sdt>
          </w:p>
          <w:p w14:paraId="561C5C52" w14:textId="77777777" w:rsidR="00AE1D8A" w:rsidRPr="00FB4C7E" w:rsidRDefault="00AE1D8A" w:rsidP="00F22EEA">
            <w:r>
              <w:t>CID#</w:t>
            </w:r>
            <w:r w:rsidRPr="00FB4C7E">
              <w:t>:</w:t>
            </w:r>
            <w:r>
              <w:t xml:space="preserve"> </w:t>
            </w:r>
            <w:sdt>
              <w:sdtPr>
                <w:alias w:val="Field"/>
                <w:tag w:val="13283408-1877813330"/>
                <w:id w:val="1877813330"/>
                <w:placeholder>
                  <w:docPart w:val="D492D11647634CA89C3D892F185559FD"/>
                </w:placeholder>
              </w:sdtPr>
              <w:sdtEndPr/>
              <w:sdtContent>
                <w:r w:rsidR="004D25BE">
                  <w:t>@Value</w:t>
                </w:r>
              </w:sdtContent>
            </w:sdt>
          </w:p>
        </w:tc>
        <w:tc>
          <w:tcPr>
            <w:tcW w:w="5419" w:type="dxa"/>
            <w:gridSpan w:val="11"/>
            <w:vMerge/>
            <w:tcBorders>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190EA9DB" w14:textId="77777777" w:rsidR="00AE1D8A" w:rsidRPr="00FB4C7E" w:rsidRDefault="00AE1D8A" w:rsidP="00B8500C"/>
        </w:tc>
      </w:tr>
      <w:tr w:rsidR="00AE1D8A" w:rsidRPr="00FB4C7E" w14:paraId="3D8EA24F" w14:textId="77777777" w:rsidTr="00B55A58">
        <w:trPr>
          <w:trHeight w:val="288"/>
        </w:trPr>
        <w:tc>
          <w:tcPr>
            <w:tcW w:w="5382" w:type="dxa"/>
            <w:gridSpan w:val="9"/>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tcPr>
          <w:p w14:paraId="54B0F504" w14:textId="77777777" w:rsidR="00AE1D8A" w:rsidRPr="00FB4C7E" w:rsidRDefault="00AE1D8A" w:rsidP="00B8500C">
            <w:pPr>
              <w:pStyle w:val="Heading3"/>
            </w:pPr>
            <w:r w:rsidRPr="00FB4C7E">
              <w:t>Thir</w:t>
            </w:r>
            <w:r>
              <w:t>d Party Freight Charges Bill to</w:t>
            </w:r>
          </w:p>
        </w:tc>
        <w:tc>
          <w:tcPr>
            <w:tcW w:w="5419" w:type="dxa"/>
            <w:gridSpan w:val="11"/>
            <w:vMerge w:val="restart"/>
            <w:tcBorders>
              <w:top w:val="single" w:sz="4" w:space="0" w:color="7F7F7F" w:themeColor="text1" w:themeTint="80"/>
              <w:left w:val="single" w:sz="4" w:space="0" w:color="7F7F7F" w:themeColor="text1" w:themeTint="80"/>
              <w:right w:val="single" w:sz="4" w:space="0" w:color="7F7F7F" w:themeColor="text1" w:themeTint="80"/>
            </w:tcBorders>
            <w:shd w:val="clear" w:color="auto" w:fill="auto"/>
            <w:vAlign w:val="center"/>
          </w:tcPr>
          <w:p w14:paraId="5D87CB49" w14:textId="706F2A4F" w:rsidR="00AE1D8A" w:rsidRPr="00AE1D8A" w:rsidRDefault="00AE1D8A" w:rsidP="00AE1D8A">
            <w:pPr>
              <w:pStyle w:val="Heading4"/>
              <w:jc w:val="center"/>
              <w:rPr>
                <w:b w:val="0"/>
              </w:rPr>
            </w:pPr>
          </w:p>
        </w:tc>
      </w:tr>
      <w:tr w:rsidR="00AE1D8A" w:rsidRPr="00FB4C7E" w14:paraId="6CBDB705" w14:textId="77777777" w:rsidTr="00B55A58">
        <w:trPr>
          <w:trHeight w:val="489"/>
        </w:trPr>
        <w:tc>
          <w:tcPr>
            <w:tcW w:w="5382" w:type="dxa"/>
            <w:gridSpan w:val="9"/>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23F59508" w14:textId="77777777" w:rsidR="00AE1D8A" w:rsidRDefault="00643199" w:rsidP="00422668">
            <w:r>
              <w:t xml:space="preserve">Name: </w:t>
            </w:r>
            <w:sdt>
              <w:sdtPr>
                <w:alias w:val="Field"/>
                <w:tag w:val="13283408-2951043249"/>
                <w:id w:val="-1343924047"/>
                <w:placeholder>
                  <w:docPart w:val="CC536C19C8864239822A42A629139A51"/>
                </w:placeholder>
              </w:sdtPr>
              <w:sdtEndPr/>
              <w:sdtContent>
                <w:r w:rsidR="004D25BE">
                  <w:t>@</w:t>
                </w:r>
                <w:proofErr w:type="spellStart"/>
                <w:r w:rsidR="004D25BE">
                  <w:t>PartyName</w:t>
                </w:r>
                <w:proofErr w:type="spellEnd"/>
              </w:sdtContent>
            </w:sdt>
          </w:p>
          <w:p w14:paraId="365E1DEB" w14:textId="0046B1CE" w:rsidR="00AE1D8A" w:rsidRPr="00FB4C7E" w:rsidRDefault="004D11E4" w:rsidP="002A5674">
            <w:r>
              <w:t xml:space="preserve">Street: </w:t>
            </w:r>
            <w:sdt>
              <w:sdtPr>
                <w:alias w:val="Field"/>
                <w:tag w:val="13283408-1944103669"/>
                <w:id w:val="1944103669"/>
                <w:placeholder>
                  <w:docPart w:val="22B9B6145DB7433B895854A74E4799D4"/>
                </w:placeholder>
              </w:sdtPr>
              <w:sdtEndPr/>
              <w:sdtContent>
                <w:r w:rsidR="002A704F">
                  <w:t>@</w:t>
                </w:r>
                <w:proofErr w:type="spellStart"/>
                <w:r w:rsidR="002A704F">
                  <w:t>AddressLine</w:t>
                </w:r>
                <w:proofErr w:type="spellEnd"/>
              </w:sdtContent>
            </w:sdt>
          </w:p>
        </w:tc>
        <w:tc>
          <w:tcPr>
            <w:tcW w:w="5419" w:type="dxa"/>
            <w:gridSpan w:val="11"/>
            <w:vMerge/>
            <w:tcBorders>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53AE9CAF" w14:textId="77777777" w:rsidR="00AE1D8A" w:rsidRPr="00FB4C7E" w:rsidRDefault="00AE1D8A" w:rsidP="00B8500C"/>
        </w:tc>
      </w:tr>
      <w:tr w:rsidR="001469C4" w:rsidRPr="00FB4C7E" w14:paraId="7E6D71B3" w14:textId="77777777" w:rsidTr="00EB11B6">
        <w:tc>
          <w:tcPr>
            <w:tcW w:w="5382" w:type="dxa"/>
            <w:gridSpan w:val="9"/>
            <w:vMerge w:val="restart"/>
            <w:tcBorders>
              <w:top w:val="single" w:sz="4" w:space="0" w:color="7F7F7F" w:themeColor="text1" w:themeTint="80"/>
              <w:left w:val="single" w:sz="4" w:space="0" w:color="7F7F7F" w:themeColor="text1" w:themeTint="80"/>
              <w:right w:val="single" w:sz="4" w:space="0" w:color="7F7F7F" w:themeColor="text1" w:themeTint="80"/>
            </w:tcBorders>
            <w:shd w:val="clear" w:color="auto" w:fill="auto"/>
            <w:tcMar>
              <w:top w:w="43" w:type="dxa"/>
              <w:bottom w:w="43" w:type="dxa"/>
            </w:tcMar>
          </w:tcPr>
          <w:p w14:paraId="37D1B134" w14:textId="77777777" w:rsidR="002A5674" w:rsidRDefault="001469C4" w:rsidP="002A5674">
            <w:pPr>
              <w:pStyle w:val="Heading4"/>
              <w:rPr>
                <w:b w:val="0"/>
              </w:rPr>
            </w:pPr>
            <w:r w:rsidRPr="00FB4C7E">
              <w:t>Special Instructions</w:t>
            </w:r>
            <w:r w:rsidRPr="00FA58E3">
              <w:rPr>
                <w:b w:val="0"/>
              </w:rPr>
              <w:t xml:space="preserve">: </w:t>
            </w:r>
            <w:sdt>
              <w:sdtPr>
                <w:rPr>
                  <w:b w:val="0"/>
                </w:rPr>
                <w:alias w:val="Field"/>
                <w:tag w:val="13283408-2344659893"/>
                <w:id w:val="-1950307403"/>
                <w:placeholder>
                  <w:docPart w:val="5E8E85945C3B4CE0B29A268C74B95C8A"/>
                </w:placeholder>
              </w:sdtPr>
              <w:sdtEndPr/>
              <w:sdtContent>
                <w:r>
                  <w:rPr>
                    <w:b w:val="0"/>
                  </w:rPr>
                  <w:t>@Text</w:t>
                </w:r>
              </w:sdtContent>
            </w:sdt>
          </w:p>
          <w:p w14:paraId="452325AA" w14:textId="2B27D675" w:rsidR="001469C4" w:rsidRPr="00FB4C7E" w:rsidRDefault="00012FAF" w:rsidP="002A5674">
            <w:pPr>
              <w:pStyle w:val="Heading4"/>
            </w:pPr>
            <w:sdt>
              <w:sdtPr>
                <w:rPr>
                  <w:b w:val="0"/>
                </w:rPr>
                <w:alias w:val="If"/>
                <w:tag w:val="13283408-3139516151"/>
                <w:id w:val="-1155451145"/>
                <w:placeholder>
                  <w:docPart w:val="368B19A2F0034D679FA681C1B86F24F5"/>
                </w:placeholder>
                <w15:color w:val="0000FF"/>
              </w:sdtPr>
              <w:sdtEndPr/>
              <w:sdtContent>
                <w:r w:rsidR="001469C4">
                  <w:rPr>
                    <w:b w:val="0"/>
                  </w:rPr>
                  <w:t xml:space="preserve">Master Bill of Lading Number: </w:t>
                </w:r>
                <w:sdt>
                  <w:sdtPr>
                    <w:rPr>
                      <w:b w:val="0"/>
                    </w:rPr>
                    <w:alias w:val="Field"/>
                    <w:tag w:val="13283408-154350043"/>
                    <w:id w:val="154350043"/>
                    <w:placeholder>
                      <w:docPart w:val="C625EBDA41444A4BADD73AD90B39EC7E"/>
                    </w:placeholder>
                  </w:sdtPr>
                  <w:sdtEndPr/>
                  <w:sdtContent>
                    <w:r w:rsidR="00134675">
                      <w:rPr>
                        <w:b w:val="0"/>
                      </w:rPr>
                      <w:t>@</w:t>
                    </w:r>
                    <w:proofErr w:type="spellStart"/>
                    <w:r w:rsidR="00134675">
                      <w:rPr>
                        <w:b w:val="0"/>
                      </w:rPr>
                      <w:t>MasterBillOfLadingId</w:t>
                    </w:r>
                    <w:proofErr w:type="spellEnd"/>
                  </w:sdtContent>
                </w:sdt>
              </w:sdtContent>
            </w:sdt>
            <w:r w:rsidR="009659AB">
              <w:rPr>
                <w:b w:val="0"/>
              </w:rPr>
              <w:t xml:space="preserve"> </w:t>
            </w:r>
          </w:p>
        </w:tc>
        <w:tc>
          <w:tcPr>
            <w:tcW w:w="5419" w:type="dxa"/>
            <w:gridSpan w:val="11"/>
            <w:tcBorders>
              <w:top w:val="single" w:sz="4" w:space="0" w:color="7F7F7F" w:themeColor="text1" w:themeTint="80"/>
              <w:left w:val="single" w:sz="4" w:space="0" w:color="7F7F7F" w:themeColor="text1" w:themeTint="80"/>
              <w:bottom w:val="nil"/>
              <w:right w:val="single" w:sz="4" w:space="0" w:color="7F7F7F" w:themeColor="text1" w:themeTint="80"/>
            </w:tcBorders>
            <w:shd w:val="clear" w:color="auto" w:fill="auto"/>
          </w:tcPr>
          <w:p w14:paraId="7068C57E" w14:textId="77777777" w:rsidR="001469C4" w:rsidRPr="00FB4C7E" w:rsidRDefault="001469C4" w:rsidP="00DA0701">
            <w:pPr>
              <w:pStyle w:val="Heading4"/>
            </w:pPr>
            <w:r>
              <w:t xml:space="preserve">Freight Charge Terms </w:t>
            </w:r>
            <w:r w:rsidRPr="00A06691">
              <w:rPr>
                <w:rStyle w:val="FinePrintChar"/>
              </w:rPr>
              <w:t xml:space="preserve">(Freight charges </w:t>
            </w:r>
            <w:proofErr w:type="gramStart"/>
            <w:r w:rsidRPr="00A06691">
              <w:rPr>
                <w:rStyle w:val="FinePrintChar"/>
              </w:rPr>
              <w:t>are prepaid</w:t>
            </w:r>
            <w:proofErr w:type="gramEnd"/>
            <w:r w:rsidRPr="00A06691">
              <w:rPr>
                <w:rStyle w:val="FinePrintChar"/>
              </w:rPr>
              <w:t xml:space="preserve"> unless marked otherwise)</w:t>
            </w:r>
            <w:r>
              <w:rPr>
                <w:rStyle w:val="FinePrintChar"/>
              </w:rPr>
              <w:t>:</w:t>
            </w:r>
          </w:p>
        </w:tc>
      </w:tr>
      <w:tr w:rsidR="00DA0701" w:rsidRPr="00FB4C7E" w14:paraId="2ACE8C0F" w14:textId="77777777" w:rsidTr="00EB11B6">
        <w:tc>
          <w:tcPr>
            <w:tcW w:w="5382" w:type="dxa"/>
            <w:gridSpan w:val="9"/>
            <w:vMerge/>
            <w:tcBorders>
              <w:left w:val="single" w:sz="4" w:space="0" w:color="7F7F7F" w:themeColor="text1" w:themeTint="80"/>
              <w:right w:val="single" w:sz="4" w:space="0" w:color="7F7F7F" w:themeColor="text1" w:themeTint="80"/>
            </w:tcBorders>
            <w:shd w:val="clear" w:color="auto" w:fill="auto"/>
            <w:tcMar>
              <w:top w:w="43" w:type="dxa"/>
              <w:bottom w:w="43" w:type="dxa"/>
            </w:tcMar>
          </w:tcPr>
          <w:p w14:paraId="47AFD4D7" w14:textId="77777777" w:rsidR="00DA0701" w:rsidRPr="00FB4C7E" w:rsidRDefault="00DA0701" w:rsidP="00092194">
            <w:pPr>
              <w:pStyle w:val="Heading4"/>
            </w:pPr>
          </w:p>
        </w:tc>
        <w:tc>
          <w:tcPr>
            <w:tcW w:w="1805" w:type="dxa"/>
            <w:gridSpan w:val="4"/>
            <w:tcBorders>
              <w:top w:val="nil"/>
              <w:left w:val="single" w:sz="4" w:space="0" w:color="7F7F7F" w:themeColor="text1" w:themeTint="80"/>
              <w:bottom w:val="single" w:sz="4" w:space="0" w:color="7F7F7F" w:themeColor="text1" w:themeTint="80"/>
              <w:right w:val="nil"/>
            </w:tcBorders>
            <w:shd w:val="clear" w:color="auto" w:fill="auto"/>
          </w:tcPr>
          <w:p w14:paraId="3F851CD7" w14:textId="77777777" w:rsidR="00DA0701" w:rsidRDefault="00DA0701" w:rsidP="00DA0701">
            <w:pPr>
              <w:pStyle w:val="Heading4"/>
            </w:pPr>
            <w:r w:rsidRPr="00FB4C7E">
              <w:t>Prepaid</w:t>
            </w:r>
            <w:r>
              <w:t xml:space="preserve"> </w:t>
            </w:r>
            <w:sdt>
              <w:sdtPr>
                <w:alias w:val="If"/>
                <w:tag w:val="13283408-1197971614"/>
                <w:id w:val="1197971614"/>
                <w:placeholder>
                  <w:docPart w:val="C193B0C64D9B4F56B16D913FE799A9E5"/>
                </w:placeholder>
                <w15:color w:val="0000FF"/>
              </w:sdtPr>
              <w:sdtEndPr>
                <w:rPr>
                  <w:rStyle w:val="CheckBoxChar"/>
                  <w:rFonts w:ascii="Wingdings" w:hAnsi="Wingdings"/>
                  <w:color w:val="333333"/>
                </w:rPr>
              </w:sdtEndPr>
              <w:sdtContent>
                <w:r>
                  <w:rPr>
                    <w:rStyle w:val="CheckBoxChar"/>
                  </w:rPr>
                  <w:sym w:font="Wingdings 2" w:char="F0A3"/>
                </w:r>
              </w:sdtContent>
            </w:sdt>
            <w:sdt>
              <w:sdtPr>
                <w:alias w:val="If"/>
                <w:tag w:val="13283408-3893358034"/>
                <w:id w:val="-401609262"/>
                <w:placeholder>
                  <w:docPart w:val="383E5A1BEDE44C72AC393ABF41C4AB6E"/>
                </w:placeholder>
                <w15:color w:val="0000FF"/>
              </w:sdtPr>
              <w:sdtEndPr>
                <w:rPr>
                  <w:rStyle w:val="CheckBoxChar"/>
                  <w:rFonts w:ascii="Wingdings" w:hAnsi="Wingdings"/>
                  <w:color w:val="333333"/>
                </w:rPr>
              </w:sdtEndPr>
              <w:sdtContent>
                <w:r>
                  <w:rPr>
                    <w:rStyle w:val="CheckBoxChar"/>
                  </w:rPr>
                  <w:sym w:font="Wingdings 2" w:char="F053"/>
                </w:r>
              </w:sdtContent>
            </w:sdt>
          </w:p>
        </w:tc>
        <w:tc>
          <w:tcPr>
            <w:tcW w:w="1806" w:type="dxa"/>
            <w:gridSpan w:val="4"/>
            <w:tcBorders>
              <w:top w:val="nil"/>
              <w:left w:val="nil"/>
              <w:bottom w:val="single" w:sz="4" w:space="0" w:color="7F7F7F" w:themeColor="text1" w:themeTint="80"/>
              <w:right w:val="nil"/>
            </w:tcBorders>
            <w:shd w:val="clear" w:color="auto" w:fill="auto"/>
          </w:tcPr>
          <w:p w14:paraId="70B02AAF" w14:textId="77777777" w:rsidR="00DA0701" w:rsidRDefault="00DA0701" w:rsidP="00B8500C">
            <w:pPr>
              <w:pStyle w:val="Heading4"/>
            </w:pPr>
            <w:r w:rsidRPr="00FB4C7E">
              <w:t>Collect</w:t>
            </w:r>
            <w:r>
              <w:t xml:space="preserve"> </w:t>
            </w:r>
            <w:sdt>
              <w:sdtPr>
                <w:alias w:val="If"/>
                <w:tag w:val="13283408-4053482193"/>
                <w:id w:val="-241485103"/>
                <w:placeholder>
                  <w:docPart w:val="32A161D0E6EE4949AD49FD2ECB7EFC53"/>
                </w:placeholder>
                <w15:color w:val="0000FF"/>
              </w:sdtPr>
              <w:sdtEndPr>
                <w:rPr>
                  <w:rStyle w:val="CheckBoxChar"/>
                  <w:rFonts w:ascii="Wingdings" w:hAnsi="Wingdings"/>
                  <w:color w:val="333333"/>
                </w:rPr>
              </w:sdtEndPr>
              <w:sdtContent>
                <w:r>
                  <w:rPr>
                    <w:rStyle w:val="CheckBoxChar"/>
                  </w:rPr>
                  <w:sym w:font="Wingdings 2" w:char="F0A3"/>
                </w:r>
              </w:sdtContent>
            </w:sdt>
            <w:sdt>
              <w:sdtPr>
                <w:alias w:val="If"/>
                <w:tag w:val="13283408-2963836682"/>
                <w:id w:val="-1331130614"/>
                <w:placeholder>
                  <w:docPart w:val="C56848BE26C843588434218F7733672B"/>
                </w:placeholder>
                <w15:color w:val="0000FF"/>
              </w:sdtPr>
              <w:sdtEndPr>
                <w:rPr>
                  <w:rStyle w:val="CheckBoxChar"/>
                  <w:rFonts w:ascii="Wingdings" w:hAnsi="Wingdings"/>
                  <w:color w:val="333333"/>
                </w:rPr>
              </w:sdtEndPr>
              <w:sdtContent>
                <w:r>
                  <w:rPr>
                    <w:rStyle w:val="CheckBoxChar"/>
                  </w:rPr>
                  <w:sym w:font="Wingdings 2" w:char="F053"/>
                </w:r>
              </w:sdtContent>
            </w:sdt>
          </w:p>
        </w:tc>
        <w:tc>
          <w:tcPr>
            <w:tcW w:w="1808" w:type="dxa"/>
            <w:gridSpan w:val="3"/>
            <w:tcBorders>
              <w:top w:val="nil"/>
              <w:left w:val="nil"/>
              <w:bottom w:val="single" w:sz="4" w:space="0" w:color="7F7F7F" w:themeColor="text1" w:themeTint="80"/>
              <w:right w:val="single" w:sz="4" w:space="0" w:color="7F7F7F" w:themeColor="text1" w:themeTint="80"/>
            </w:tcBorders>
            <w:shd w:val="clear" w:color="auto" w:fill="auto"/>
          </w:tcPr>
          <w:p w14:paraId="31627FD3" w14:textId="77777777" w:rsidR="00DA0701" w:rsidRDefault="00DA0701" w:rsidP="00B8500C">
            <w:pPr>
              <w:pStyle w:val="Heading4"/>
            </w:pPr>
            <w:r w:rsidRPr="00FB4C7E">
              <w:t>3rd Party</w:t>
            </w:r>
            <w:r>
              <w:t xml:space="preserve"> </w:t>
            </w:r>
            <w:sdt>
              <w:sdtPr>
                <w:alias w:val="If"/>
                <w:tag w:val="13283408-4008002113"/>
                <w:id w:val="-286965183"/>
                <w:placeholder>
                  <w:docPart w:val="3EC2B601ED8C4873850BC1CB185244F3"/>
                </w:placeholder>
                <w15:color w:val="0000FF"/>
              </w:sdtPr>
              <w:sdtEndPr>
                <w:rPr>
                  <w:rStyle w:val="CheckBoxChar"/>
                  <w:rFonts w:ascii="Wingdings" w:hAnsi="Wingdings"/>
                  <w:color w:val="333333"/>
                </w:rPr>
              </w:sdtEndPr>
              <w:sdtContent>
                <w:r>
                  <w:rPr>
                    <w:rStyle w:val="CheckBoxChar"/>
                  </w:rPr>
                  <w:sym w:font="Wingdings 2" w:char="F0A3"/>
                </w:r>
              </w:sdtContent>
            </w:sdt>
            <w:sdt>
              <w:sdtPr>
                <w:alias w:val="If"/>
                <w:tag w:val="13283408-283391889"/>
                <w:id w:val="283391889"/>
                <w:placeholder>
                  <w:docPart w:val="F576D7C59DAE4DECBD7E73BD32F9340D"/>
                </w:placeholder>
                <w15:color w:val="0000FF"/>
              </w:sdtPr>
              <w:sdtEndPr>
                <w:rPr>
                  <w:rStyle w:val="CheckBoxChar"/>
                  <w:rFonts w:ascii="Wingdings" w:hAnsi="Wingdings"/>
                  <w:color w:val="333333"/>
                </w:rPr>
              </w:sdtEndPr>
              <w:sdtContent>
                <w:r>
                  <w:rPr>
                    <w:rStyle w:val="CheckBoxChar"/>
                  </w:rPr>
                  <w:sym w:font="Wingdings 2" w:char="F053"/>
                </w:r>
              </w:sdtContent>
            </w:sdt>
          </w:p>
        </w:tc>
      </w:tr>
      <w:tr w:rsidR="001469C4" w:rsidRPr="00FB4C7E" w14:paraId="7F222B4A" w14:textId="77777777" w:rsidTr="00EB11B6">
        <w:tc>
          <w:tcPr>
            <w:tcW w:w="5382" w:type="dxa"/>
            <w:gridSpan w:val="9"/>
            <w:vMerge/>
            <w:tcBorders>
              <w:left w:val="single" w:sz="4" w:space="0" w:color="7F7F7F" w:themeColor="text1" w:themeTint="80"/>
              <w:bottom w:val="single" w:sz="4" w:space="0" w:color="7F7F7F" w:themeColor="text1" w:themeTint="80"/>
              <w:right w:val="single" w:sz="4" w:space="0" w:color="7F7F7F" w:themeColor="text1" w:themeTint="80"/>
            </w:tcBorders>
            <w:shd w:val="clear" w:color="auto" w:fill="auto"/>
          </w:tcPr>
          <w:p w14:paraId="50DFDD16" w14:textId="77777777" w:rsidR="001469C4" w:rsidRPr="00FB4C7E" w:rsidRDefault="001469C4" w:rsidP="00B8500C"/>
        </w:tc>
        <w:tc>
          <w:tcPr>
            <w:tcW w:w="5419" w:type="dxa"/>
            <w:gridSpan w:val="11"/>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58" w:type="dxa"/>
              <w:bottom w:w="43" w:type="dxa"/>
            </w:tcMar>
            <w:vAlign w:val="center"/>
          </w:tcPr>
          <w:p w14:paraId="37317354" w14:textId="77777777" w:rsidR="001469C4" w:rsidRPr="00FB4C7E" w:rsidRDefault="00012FAF" w:rsidP="00B84D42">
            <w:sdt>
              <w:sdtPr>
                <w:alias w:val="If"/>
                <w:tag w:val="13283408-1473717770"/>
                <w:id w:val="1473717770"/>
                <w:placeholder>
                  <w:docPart w:val="0DA54496D06C4AFE856CC87BB814A754"/>
                </w:placeholder>
                <w15:color w:val="0000FF"/>
              </w:sdtPr>
              <w:sdtEndPr>
                <w:rPr>
                  <w:rStyle w:val="CheckBoxChar"/>
                  <w:rFonts w:ascii="Wingdings" w:hAnsi="Wingdings"/>
                  <w:color w:val="333333"/>
                </w:rPr>
              </w:sdtEndPr>
              <w:sdtContent>
                <w:r w:rsidR="001469C4">
                  <w:rPr>
                    <w:rStyle w:val="CheckBoxChar"/>
                  </w:rPr>
                  <w:sym w:font="Wingdings 2" w:char="F0A3"/>
                </w:r>
              </w:sdtContent>
            </w:sdt>
            <w:sdt>
              <w:sdtPr>
                <w:alias w:val="If"/>
                <w:tag w:val="13283408-2334798590"/>
                <w:id w:val="-1960168706"/>
                <w:placeholder>
                  <w:docPart w:val="F590BCC4423F4C7EBE65FD3F42454FD7"/>
                </w:placeholder>
                <w15:color w:val="0000FF"/>
              </w:sdtPr>
              <w:sdtEndPr>
                <w:rPr>
                  <w:rStyle w:val="CheckBoxChar"/>
                  <w:rFonts w:ascii="Wingdings" w:hAnsi="Wingdings"/>
                  <w:color w:val="333333"/>
                </w:rPr>
              </w:sdtEndPr>
              <w:sdtContent>
                <w:r w:rsidR="001469C4">
                  <w:rPr>
                    <w:rStyle w:val="CheckBoxChar"/>
                  </w:rPr>
                  <w:sym w:font="Wingdings 2" w:char="F053"/>
                </w:r>
              </w:sdtContent>
            </w:sdt>
            <w:r w:rsidR="001469C4">
              <w:t xml:space="preserve"> </w:t>
            </w:r>
            <w:r w:rsidR="001469C4" w:rsidRPr="00FB4C7E">
              <w:t>Master bill of lading with attached underlying bills of lading.</w:t>
            </w:r>
          </w:p>
        </w:tc>
      </w:tr>
      <w:tr w:rsidR="0036595F" w:rsidRPr="00FB4C7E" w14:paraId="242C9A01" w14:textId="77777777" w:rsidTr="00B55A58">
        <w:trPr>
          <w:trHeight w:val="288"/>
        </w:trPr>
        <w:tc>
          <w:tcPr>
            <w:tcW w:w="10801" w:type="dxa"/>
            <w:gridSpan w:val="20"/>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tcPr>
          <w:p w14:paraId="5CE3A48D" w14:textId="77777777" w:rsidR="0036595F" w:rsidRPr="00FB4C7E" w:rsidRDefault="0036595F" w:rsidP="00964A26">
            <w:pPr>
              <w:pStyle w:val="Heading3"/>
            </w:pPr>
            <w:r w:rsidRPr="00FB4C7E">
              <w:t>Customer Order Information</w:t>
            </w:r>
          </w:p>
        </w:tc>
      </w:tr>
      <w:tr w:rsidR="00A12C16" w:rsidRPr="00FB4C7E" w14:paraId="2D8F975C" w14:textId="77777777" w:rsidTr="00B55A58">
        <w:trPr>
          <w:trHeight w:val="216"/>
        </w:trPr>
        <w:tc>
          <w:tcPr>
            <w:tcW w:w="4144" w:type="dxa"/>
            <w:gridSpan w:val="7"/>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bottom w:w="43" w:type="dxa"/>
            </w:tcMar>
            <w:vAlign w:val="center"/>
          </w:tcPr>
          <w:p w14:paraId="5E1CD79A" w14:textId="77777777" w:rsidR="0036595F" w:rsidRPr="00FB4C7E" w:rsidRDefault="003F448C" w:rsidP="003F448C">
            <w:pPr>
              <w:pStyle w:val="Heading4"/>
            </w:pPr>
            <w:r>
              <w:t>Customer Order Number</w:t>
            </w:r>
          </w:p>
        </w:tc>
        <w:tc>
          <w:tcPr>
            <w:tcW w:w="123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bottom w:w="43" w:type="dxa"/>
            </w:tcMar>
            <w:vAlign w:val="center"/>
          </w:tcPr>
          <w:p w14:paraId="1388147A" w14:textId="77777777" w:rsidR="0036595F" w:rsidRPr="00C03670" w:rsidRDefault="0036595F" w:rsidP="00B8500C">
            <w:pPr>
              <w:pStyle w:val="Centered"/>
              <w:rPr>
                <w:b/>
              </w:rPr>
            </w:pPr>
            <w:r w:rsidRPr="00C03670">
              <w:rPr>
                <w:b/>
              </w:rPr>
              <w:t>Packages</w:t>
            </w:r>
          </w:p>
        </w:tc>
        <w:tc>
          <w:tcPr>
            <w:tcW w:w="7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bottom w:w="43" w:type="dxa"/>
            </w:tcMar>
            <w:vAlign w:val="center"/>
          </w:tcPr>
          <w:p w14:paraId="66864484" w14:textId="77777777" w:rsidR="0036595F" w:rsidRPr="00C03670" w:rsidRDefault="0036595F" w:rsidP="00B8500C">
            <w:pPr>
              <w:pStyle w:val="Centered"/>
              <w:rPr>
                <w:b/>
              </w:rPr>
            </w:pPr>
            <w:r w:rsidRPr="00C03670">
              <w:rPr>
                <w:b/>
              </w:rPr>
              <w:t>Weight</w:t>
            </w:r>
          </w:p>
        </w:tc>
        <w:tc>
          <w:tcPr>
            <w:tcW w:w="1154" w:type="dxa"/>
            <w:gridSpan w:val="3"/>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bottom w:w="43" w:type="dxa"/>
            </w:tcMar>
            <w:vAlign w:val="center"/>
          </w:tcPr>
          <w:p w14:paraId="47FF5EA2" w14:textId="77777777" w:rsidR="0036595F" w:rsidRPr="00C03670" w:rsidRDefault="0036595F" w:rsidP="00B8500C">
            <w:pPr>
              <w:pStyle w:val="Centered"/>
              <w:rPr>
                <w:b/>
              </w:rPr>
            </w:pPr>
            <w:r w:rsidRPr="00C03670">
              <w:rPr>
                <w:b/>
              </w:rPr>
              <w:t>Pallet/Slip</w:t>
            </w:r>
            <w:r w:rsidRPr="00C03670">
              <w:rPr>
                <w:b/>
              </w:rPr>
              <w:br/>
              <w:t>(circle one)</w:t>
            </w:r>
          </w:p>
        </w:tc>
        <w:tc>
          <w:tcPr>
            <w:tcW w:w="3555" w:type="dxa"/>
            <w:gridSpan w:val="6"/>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bottom w:w="43" w:type="dxa"/>
            </w:tcMar>
            <w:vAlign w:val="center"/>
          </w:tcPr>
          <w:p w14:paraId="2ADE4F29" w14:textId="77777777" w:rsidR="0036595F" w:rsidRPr="00FB4C7E" w:rsidRDefault="0036595F" w:rsidP="00B8500C">
            <w:pPr>
              <w:pStyle w:val="Heading4"/>
            </w:pPr>
            <w:r w:rsidRPr="00FB4C7E">
              <w:t>Additional Shipper Information</w:t>
            </w:r>
          </w:p>
        </w:tc>
      </w:tr>
      <w:sdt>
        <w:sdtPr>
          <w:alias w:val="If"/>
          <w:tag w:val="13283408-1772358850"/>
          <w:id w:val="1772358850"/>
          <w:placeholder>
            <w:docPart w:val="213DDA5B2B2349C9B03EC1B8CF93C3E0"/>
          </w:placeholder>
          <w15:color w:val="0000FF"/>
          <w15:repeatingSection/>
        </w:sdtPr>
        <w:sdtEndPr/>
        <w:sdtContent>
          <w:sdt>
            <w:sdtPr>
              <w:id w:val="199134456"/>
              <w:placeholder>
                <w:docPart w:val="DefaultPlaceholder_-1854013436"/>
              </w:placeholder>
              <w15:color w:val="0000FF"/>
              <w15:repeatingSectionItem/>
            </w:sdtPr>
            <w:sdtEndPr/>
            <w:sdtContent>
              <w:sdt>
                <w:sdtPr>
                  <w:alias w:val="List"/>
                  <w:tag w:val="13283408-1755784995"/>
                  <w:id w:val="1755784995"/>
                  <w:placeholder>
                    <w:docPart w:val="41CBD2118F8B486F813DC56C58E83644"/>
                  </w:placeholder>
                  <w15:color w:val="FF00FF"/>
                </w:sdtPr>
                <w:sdtEndPr/>
                <w:sdtContent>
                  <w:tr w:rsidR="00A12C16" w:rsidRPr="00FB4C7E" w14:paraId="39A5D86A" w14:textId="77777777" w:rsidTr="002A704F">
                    <w:trPr>
                      <w:trHeight w:val="288"/>
                    </w:trPr>
                    <w:sdt>
                      <w:sdtPr>
                        <w:alias w:val="Field"/>
                        <w:tag w:val="13283408-2773651712"/>
                        <w:id w:val="-1521315584"/>
                        <w:placeholder>
                          <w:docPart w:val="395AF77B0F554332BEC4F64C9840D096"/>
                        </w:placeholder>
                      </w:sdtPr>
                      <w:sdtEndPr/>
                      <w:sdtContent>
                        <w:tc>
                          <w:tcPr>
                            <w:tcW w:w="4144" w:type="dxa"/>
                            <w:gridSpan w:val="7"/>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78AE787D" w14:textId="77777777" w:rsidR="0036595F" w:rsidRPr="00FB4C7E" w:rsidRDefault="00F71E84" w:rsidP="00B8500C">
                            <w:r>
                              <w:t>@Value</w:t>
                            </w:r>
                          </w:p>
                        </w:tc>
                      </w:sdtContent>
                    </w:sdt>
                    <w:sdt>
                      <w:sdtPr>
                        <w:alias w:val="Field"/>
                        <w:tag w:val="13283408-1327327067"/>
                        <w:id w:val="1327327067"/>
                        <w:placeholder>
                          <w:docPart w:val="F333538321E9407C8A301CAB97FEB9A4"/>
                        </w:placeholder>
                      </w:sdtPr>
                      <w:sdtEndPr/>
                      <w:sdtContent>
                        <w:tc>
                          <w:tcPr>
                            <w:tcW w:w="123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58514BF8" w14:textId="77777777" w:rsidR="0036595F" w:rsidRPr="00FB4C7E" w:rsidRDefault="00F71E84" w:rsidP="002A704F">
                            <w:pPr>
                              <w:jc w:val="center"/>
                            </w:pPr>
                            <w:r>
                              <w:t>@Packages</w:t>
                            </w:r>
                          </w:p>
                        </w:tc>
                      </w:sdtContent>
                    </w:sdt>
                    <w:sdt>
                      <w:sdtPr>
                        <w:alias w:val="Field"/>
                        <w:tag w:val="13283408-2814353665"/>
                        <w:id w:val="-1480613631"/>
                        <w:placeholder>
                          <w:docPart w:val="BCDC9D6C324945EF864AF9AA8E1E49A5"/>
                        </w:placeholder>
                      </w:sdtPr>
                      <w:sdtEndPr/>
                      <w:sdtContent>
                        <w:tc>
                          <w:tcPr>
                            <w:tcW w:w="7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left w:w="28" w:type="dxa"/>
                              <w:right w:w="28" w:type="dxa"/>
                            </w:tcMar>
                            <w:vAlign w:val="center"/>
                          </w:tcPr>
                          <w:p w14:paraId="41DC4CF9" w14:textId="77777777" w:rsidR="0036595F" w:rsidRPr="00FB4C7E" w:rsidRDefault="00F71E84" w:rsidP="002A704F">
                            <w:pPr>
                              <w:jc w:val="center"/>
                            </w:pPr>
                            <w:r>
                              <w:t>@</w:t>
                            </w:r>
                            <w:proofErr w:type="spellStart"/>
                            <w:r>
                              <w:t>Wght</w:t>
                            </w:r>
                            <w:proofErr w:type="spellEnd"/>
                          </w:p>
                        </w:tc>
                      </w:sdtContent>
                    </w:sdt>
                    <w:tc>
                      <w:tcPr>
                        <w:tcW w:w="53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3B81CB2B" w14:textId="77777777" w:rsidR="0036595F" w:rsidRPr="00FB4C7E" w:rsidRDefault="00012FAF" w:rsidP="00BA4A30">
                        <w:pPr>
                          <w:pStyle w:val="Centered"/>
                        </w:pPr>
                        <w:sdt>
                          <w:sdtPr>
                            <w:alias w:val="If"/>
                            <w:tag w:val="13283408-2938620874"/>
                            <w:id w:val="-1356346422"/>
                            <w:placeholder>
                              <w:docPart w:val="773192C2B60E42FBB4B96CBC1E0A2959"/>
                            </w:placeholder>
                            <w15:color w:val="0000FF"/>
                          </w:sdtPr>
                          <w:sdtEndPr/>
                          <w:sdtContent>
                            <w:r w:rsidR="00BA4A30">
                              <w:rPr>
                                <w:rStyle w:val="CheckBoxChar"/>
                                <w:rFonts w:eastAsiaTheme="minorHAnsi"/>
                              </w:rPr>
                              <w:sym w:font="Wingdings 2" w:char="F053"/>
                            </w:r>
                          </w:sdtContent>
                        </w:sdt>
                        <w:sdt>
                          <w:sdtPr>
                            <w:alias w:val="If"/>
                            <w:tag w:val="13283408-1521199008"/>
                            <w:id w:val="1521199008"/>
                            <w:placeholder>
                              <w:docPart w:val="AEA9C5CED1C94851B1E7727D0DBBDD37"/>
                            </w:placeholder>
                            <w15:color w:val="0000FF"/>
                          </w:sdtPr>
                          <w:sdtEndPr/>
                          <w:sdtContent>
                            <w:r w:rsidR="00BA4A30">
                              <w:rPr>
                                <w:rStyle w:val="CheckBoxChar"/>
                                <w:rFonts w:eastAsiaTheme="minorHAnsi"/>
                              </w:rPr>
                              <w:sym w:font="Wingdings 2" w:char="F0A3"/>
                            </w:r>
                          </w:sdtContent>
                        </w:sdt>
                      </w:p>
                    </w:tc>
                    <w:tc>
                      <w:tcPr>
                        <w:tcW w:w="621"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7D5BFADF" w14:textId="77777777" w:rsidR="0036595F" w:rsidRPr="00FB4C7E" w:rsidRDefault="00012FAF" w:rsidP="00BA4A30">
                        <w:pPr>
                          <w:pStyle w:val="Centered"/>
                        </w:pPr>
                        <w:sdt>
                          <w:sdtPr>
                            <w:alias w:val="If"/>
                            <w:tag w:val="13283408-1539701545"/>
                            <w:id w:val="1539701545"/>
                            <w:placeholder>
                              <w:docPart w:val="9E9FD0AB59EA450EBEA156FA038027D8"/>
                            </w:placeholder>
                            <w15:color w:val="0000FF"/>
                          </w:sdtPr>
                          <w:sdtEndPr/>
                          <w:sdtContent>
                            <w:r w:rsidR="00BA4A30">
                              <w:rPr>
                                <w:rStyle w:val="CheckBoxChar"/>
                                <w:rFonts w:eastAsiaTheme="minorHAnsi"/>
                              </w:rPr>
                              <w:sym w:font="Wingdings 2" w:char="F053"/>
                            </w:r>
                          </w:sdtContent>
                        </w:sdt>
                        <w:sdt>
                          <w:sdtPr>
                            <w:alias w:val="If"/>
                            <w:tag w:val="13283408-3107914084"/>
                            <w:id w:val="-1187053212"/>
                            <w:placeholder>
                              <w:docPart w:val="4B0C56945A374FC2930993F05651741E"/>
                            </w:placeholder>
                            <w15:color w:val="0000FF"/>
                          </w:sdtPr>
                          <w:sdtEndPr/>
                          <w:sdtContent>
                            <w:r w:rsidR="00BA4A30">
                              <w:rPr>
                                <w:rStyle w:val="CheckBoxChar"/>
                                <w:rFonts w:eastAsiaTheme="minorHAnsi"/>
                              </w:rPr>
                              <w:sym w:font="Wingdings 2" w:char="F0A3"/>
                            </w:r>
                          </w:sdtContent>
                        </w:sdt>
                      </w:p>
                    </w:tc>
                    <w:sdt>
                      <w:sdtPr>
                        <w:alias w:val="Field"/>
                        <w:tag w:val="13283408-856159719"/>
                        <w:id w:val="856159719"/>
                        <w:placeholder>
                          <w:docPart w:val="8E097357D5854A5CA9D28B83918300CD"/>
                        </w:placeholder>
                      </w:sdtPr>
                      <w:sdtEndPr/>
                      <w:sdtContent>
                        <w:tc>
                          <w:tcPr>
                            <w:tcW w:w="3555" w:type="dxa"/>
                            <w:gridSpan w:val="6"/>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CB43D70" w14:textId="77777777" w:rsidR="0036595F" w:rsidRPr="00FB4C7E" w:rsidRDefault="005F7380" w:rsidP="00B8500C">
                            <w:r>
                              <w:t>@</w:t>
                            </w:r>
                            <w:proofErr w:type="spellStart"/>
                            <w:r>
                              <w:t>AdditionalShipperInfo</w:t>
                            </w:r>
                            <w:proofErr w:type="spellEnd"/>
                          </w:p>
                        </w:tc>
                      </w:sdtContent>
                    </w:sdt>
                  </w:tr>
                </w:sdtContent>
              </w:sdt>
              <w:sdt>
                <w:sdtPr>
                  <w:alias w:val="If"/>
                  <w:tag w:val="13283408-3165956475"/>
                  <w:id w:val="-1129010821"/>
                  <w:placeholder>
                    <w:docPart w:val="83898CC4499E40BC8054E9286ECACDC4"/>
                  </w:placeholder>
                  <w15:color w:val="0000FF"/>
                </w:sdtPr>
                <w:sdtEndPr/>
                <w:sdtContent>
                  <w:tr w:rsidR="00A12C16" w:rsidRPr="00FB4C7E" w14:paraId="0F60B742" w14:textId="77777777" w:rsidTr="002A704F">
                    <w:trPr>
                      <w:trHeight w:val="288"/>
                    </w:trPr>
                    <w:tc>
                      <w:tcPr>
                        <w:tcW w:w="4144" w:type="dxa"/>
                        <w:gridSpan w:val="7"/>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2A6C3579" w14:textId="77777777" w:rsidR="0036595F" w:rsidRPr="00FB4C7E" w:rsidRDefault="0036595F" w:rsidP="00B8500C"/>
                    </w:tc>
                    <w:tc>
                      <w:tcPr>
                        <w:tcW w:w="123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144C2A11" w14:textId="77777777" w:rsidR="0036595F" w:rsidRPr="00FB4C7E" w:rsidRDefault="0036595F" w:rsidP="00B8500C"/>
                    </w:tc>
                    <w:tc>
                      <w:tcPr>
                        <w:tcW w:w="7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left w:w="28" w:type="dxa"/>
                          <w:right w:w="28" w:type="dxa"/>
                        </w:tcMar>
                        <w:vAlign w:val="center"/>
                      </w:tcPr>
                      <w:p w14:paraId="48F6901D" w14:textId="77777777" w:rsidR="0036595F" w:rsidRPr="00FB4C7E" w:rsidRDefault="0036595F" w:rsidP="002A704F">
                        <w:pPr>
                          <w:jc w:val="center"/>
                        </w:pPr>
                      </w:p>
                    </w:tc>
                    <w:tc>
                      <w:tcPr>
                        <w:tcW w:w="53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36037C61" w14:textId="77777777" w:rsidR="0036595F" w:rsidRPr="00FB4C7E" w:rsidRDefault="00BA4A30" w:rsidP="00B8500C">
                        <w:pPr>
                          <w:pStyle w:val="Centered"/>
                        </w:pPr>
                        <w:r>
                          <w:rPr>
                            <w:rStyle w:val="CheckBoxChar"/>
                            <w:rFonts w:eastAsiaTheme="minorHAnsi"/>
                          </w:rPr>
                          <w:sym w:font="Wingdings 2" w:char="F0A3"/>
                        </w:r>
                      </w:p>
                    </w:tc>
                    <w:tc>
                      <w:tcPr>
                        <w:tcW w:w="621"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3EC778E5" w14:textId="77777777" w:rsidR="0036595F" w:rsidRPr="00FB4C7E" w:rsidRDefault="00BA4A30" w:rsidP="00B8500C">
                        <w:pPr>
                          <w:pStyle w:val="Centered"/>
                        </w:pPr>
                        <w:r>
                          <w:rPr>
                            <w:rStyle w:val="CheckBoxChar"/>
                            <w:rFonts w:eastAsiaTheme="minorHAnsi"/>
                          </w:rPr>
                          <w:sym w:font="Wingdings 2" w:char="F0A3"/>
                        </w:r>
                      </w:p>
                    </w:tc>
                    <w:tc>
                      <w:tcPr>
                        <w:tcW w:w="3555" w:type="dxa"/>
                        <w:gridSpan w:val="6"/>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0575B300" w14:textId="77777777" w:rsidR="0036595F" w:rsidRPr="00FB4C7E" w:rsidRDefault="0036595F" w:rsidP="00B8500C"/>
                    </w:tc>
                  </w:tr>
                </w:sdtContent>
              </w:sdt>
              <w:sdt>
                <w:sdtPr>
                  <w:alias w:val="If"/>
                  <w:tag w:val="13283408-2495832386"/>
                  <w:id w:val="-1799134910"/>
                  <w:placeholder>
                    <w:docPart w:val="D63AD17EE5B340FDA23A4F378684DEC5"/>
                  </w:placeholder>
                  <w15:color w:val="0000FF"/>
                </w:sdtPr>
                <w:sdtEndPr/>
                <w:sdtContent>
                  <w:tr w:rsidR="00A12C16" w:rsidRPr="00FB4C7E" w14:paraId="21CBF398" w14:textId="77777777" w:rsidTr="002A704F">
                    <w:trPr>
                      <w:trHeight w:val="288"/>
                    </w:trPr>
                    <w:tc>
                      <w:tcPr>
                        <w:tcW w:w="4144" w:type="dxa"/>
                        <w:gridSpan w:val="7"/>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0C63118E" w14:textId="77777777" w:rsidR="0036595F" w:rsidRPr="00FB4C7E" w:rsidRDefault="0036595F" w:rsidP="008A5689"/>
                    </w:tc>
                    <w:tc>
                      <w:tcPr>
                        <w:tcW w:w="123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FA53F5D" w14:textId="77777777" w:rsidR="0036595F" w:rsidRPr="00FB4C7E" w:rsidRDefault="0036595F" w:rsidP="00B8500C"/>
                    </w:tc>
                    <w:tc>
                      <w:tcPr>
                        <w:tcW w:w="7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left w:w="28" w:type="dxa"/>
                          <w:right w:w="28" w:type="dxa"/>
                        </w:tcMar>
                        <w:vAlign w:val="center"/>
                      </w:tcPr>
                      <w:p w14:paraId="117CB744" w14:textId="77777777" w:rsidR="0036595F" w:rsidRPr="00FB4C7E" w:rsidRDefault="0036595F" w:rsidP="002A704F">
                        <w:pPr>
                          <w:jc w:val="center"/>
                        </w:pPr>
                      </w:p>
                    </w:tc>
                    <w:tc>
                      <w:tcPr>
                        <w:tcW w:w="53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788F756E" w14:textId="77777777" w:rsidR="0036595F" w:rsidRPr="00FB4C7E" w:rsidRDefault="00BA4A30" w:rsidP="00B8500C">
                        <w:pPr>
                          <w:pStyle w:val="Centered"/>
                        </w:pPr>
                        <w:r>
                          <w:rPr>
                            <w:rStyle w:val="CheckBoxChar"/>
                            <w:rFonts w:eastAsiaTheme="minorHAnsi"/>
                          </w:rPr>
                          <w:sym w:font="Wingdings 2" w:char="F0A3"/>
                        </w:r>
                      </w:p>
                    </w:tc>
                    <w:tc>
                      <w:tcPr>
                        <w:tcW w:w="621"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3298F2F9" w14:textId="77777777" w:rsidR="0036595F" w:rsidRPr="00FB4C7E" w:rsidRDefault="00BA4A30" w:rsidP="00B8500C">
                        <w:pPr>
                          <w:pStyle w:val="Centered"/>
                        </w:pPr>
                        <w:r>
                          <w:rPr>
                            <w:rStyle w:val="CheckBoxChar"/>
                            <w:rFonts w:eastAsiaTheme="minorHAnsi"/>
                          </w:rPr>
                          <w:sym w:font="Wingdings 2" w:char="F0A3"/>
                        </w:r>
                      </w:p>
                    </w:tc>
                    <w:tc>
                      <w:tcPr>
                        <w:tcW w:w="3555" w:type="dxa"/>
                        <w:gridSpan w:val="6"/>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30AE1798" w14:textId="77777777" w:rsidR="0036595F" w:rsidRPr="00FB4C7E" w:rsidRDefault="0036595F" w:rsidP="00B8500C"/>
                    </w:tc>
                  </w:tr>
                </w:sdtContent>
              </w:sdt>
              <w:sdt>
                <w:sdtPr>
                  <w:alias w:val="If"/>
                  <w:tag w:val="13283408-411437201"/>
                  <w:id w:val="411437201"/>
                  <w:placeholder>
                    <w:docPart w:val="A51A318F02904D17A6246A73DB58D4A5"/>
                  </w:placeholder>
                  <w15:color w:val="0000FF"/>
                </w:sdtPr>
                <w:sdtEndPr/>
                <w:sdtContent>
                  <w:tr w:rsidR="00A12C16" w:rsidRPr="00FB4C7E" w14:paraId="5F092753" w14:textId="77777777" w:rsidTr="002A704F">
                    <w:trPr>
                      <w:trHeight w:val="288"/>
                    </w:trPr>
                    <w:tc>
                      <w:tcPr>
                        <w:tcW w:w="4144" w:type="dxa"/>
                        <w:gridSpan w:val="7"/>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284CCBBD" w14:textId="77777777" w:rsidR="0036595F" w:rsidRPr="00FB4C7E" w:rsidRDefault="0036595F" w:rsidP="008A5689"/>
                    </w:tc>
                    <w:tc>
                      <w:tcPr>
                        <w:tcW w:w="123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2530CA02" w14:textId="77777777" w:rsidR="0036595F" w:rsidRPr="00FB4C7E" w:rsidRDefault="0036595F" w:rsidP="00B8500C"/>
                    </w:tc>
                    <w:tc>
                      <w:tcPr>
                        <w:tcW w:w="7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left w:w="28" w:type="dxa"/>
                          <w:right w:w="28" w:type="dxa"/>
                        </w:tcMar>
                        <w:vAlign w:val="center"/>
                      </w:tcPr>
                      <w:p w14:paraId="5BC278FB" w14:textId="77777777" w:rsidR="0036595F" w:rsidRPr="00FB4C7E" w:rsidRDefault="0036595F" w:rsidP="002A704F">
                        <w:pPr>
                          <w:jc w:val="center"/>
                        </w:pPr>
                      </w:p>
                    </w:tc>
                    <w:tc>
                      <w:tcPr>
                        <w:tcW w:w="53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EA80F3F" w14:textId="77777777" w:rsidR="0036595F" w:rsidRPr="00FB4C7E" w:rsidRDefault="00BA4A30" w:rsidP="00B8500C">
                        <w:pPr>
                          <w:pStyle w:val="Centered"/>
                        </w:pPr>
                        <w:r>
                          <w:rPr>
                            <w:rStyle w:val="CheckBoxChar"/>
                            <w:rFonts w:eastAsiaTheme="minorHAnsi"/>
                          </w:rPr>
                          <w:sym w:font="Wingdings 2" w:char="F0A3"/>
                        </w:r>
                      </w:p>
                    </w:tc>
                    <w:tc>
                      <w:tcPr>
                        <w:tcW w:w="621"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205DCA77" w14:textId="77777777" w:rsidR="0036595F" w:rsidRPr="00FB4C7E" w:rsidRDefault="00BA4A30" w:rsidP="00B8500C">
                        <w:pPr>
                          <w:pStyle w:val="Centered"/>
                        </w:pPr>
                        <w:r>
                          <w:rPr>
                            <w:rStyle w:val="CheckBoxChar"/>
                            <w:rFonts w:eastAsiaTheme="minorHAnsi"/>
                          </w:rPr>
                          <w:sym w:font="Wingdings 2" w:char="F0A3"/>
                        </w:r>
                      </w:p>
                    </w:tc>
                    <w:tc>
                      <w:tcPr>
                        <w:tcW w:w="3555" w:type="dxa"/>
                        <w:gridSpan w:val="6"/>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92D0442" w14:textId="77777777" w:rsidR="0036595F" w:rsidRPr="00FB4C7E" w:rsidRDefault="0036595F" w:rsidP="00B8500C"/>
                    </w:tc>
                  </w:tr>
                </w:sdtContent>
              </w:sdt>
              <w:sdt>
                <w:sdtPr>
                  <w:alias w:val="If"/>
                  <w:tag w:val="13283408-1816294230"/>
                  <w:id w:val="1816294230"/>
                  <w:placeholder>
                    <w:docPart w:val="7C356CB945BC4AA88229493E719B3C4E"/>
                  </w:placeholder>
                  <w15:color w:val="0000FF"/>
                </w:sdtPr>
                <w:sdtEndPr/>
                <w:sdtContent>
                  <w:tr w:rsidR="003F4422" w:rsidRPr="00FB4C7E" w14:paraId="579F08AF" w14:textId="77777777" w:rsidTr="002A704F">
                    <w:trPr>
                      <w:trHeight w:val="288"/>
                    </w:trPr>
                    <w:tc>
                      <w:tcPr>
                        <w:tcW w:w="4144" w:type="dxa"/>
                        <w:gridSpan w:val="7"/>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7D3682B3" w14:textId="77777777" w:rsidR="003F4422" w:rsidRPr="00FB4C7E" w:rsidRDefault="003F4422" w:rsidP="003F4422"/>
                    </w:tc>
                    <w:tc>
                      <w:tcPr>
                        <w:tcW w:w="123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2F410E48" w14:textId="77777777" w:rsidR="003F4422" w:rsidRPr="00FB4C7E" w:rsidRDefault="003F4422" w:rsidP="003F4422"/>
                    </w:tc>
                    <w:tc>
                      <w:tcPr>
                        <w:tcW w:w="7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left w:w="28" w:type="dxa"/>
                          <w:right w:w="28" w:type="dxa"/>
                        </w:tcMar>
                        <w:vAlign w:val="center"/>
                      </w:tcPr>
                      <w:p w14:paraId="6DCDA05E" w14:textId="77777777" w:rsidR="003F4422" w:rsidRPr="00FB4C7E" w:rsidRDefault="003F4422" w:rsidP="002A704F">
                        <w:pPr>
                          <w:jc w:val="center"/>
                        </w:pPr>
                      </w:p>
                    </w:tc>
                    <w:tc>
                      <w:tcPr>
                        <w:tcW w:w="53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048E298B" w14:textId="77777777" w:rsidR="003F4422" w:rsidRPr="00FB4C7E" w:rsidRDefault="00BA4A30" w:rsidP="003F4422">
                        <w:pPr>
                          <w:pStyle w:val="Centered"/>
                        </w:pPr>
                        <w:r>
                          <w:rPr>
                            <w:rStyle w:val="CheckBoxChar"/>
                            <w:rFonts w:eastAsiaTheme="minorHAnsi"/>
                          </w:rPr>
                          <w:sym w:font="Wingdings 2" w:char="F0A3"/>
                        </w:r>
                      </w:p>
                    </w:tc>
                    <w:tc>
                      <w:tcPr>
                        <w:tcW w:w="621"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5CDC627B" w14:textId="77777777" w:rsidR="003F4422" w:rsidRPr="00FB4C7E" w:rsidRDefault="00BA4A30" w:rsidP="003F4422">
                        <w:pPr>
                          <w:pStyle w:val="Centered"/>
                        </w:pPr>
                        <w:r>
                          <w:rPr>
                            <w:rStyle w:val="CheckBoxChar"/>
                            <w:rFonts w:eastAsiaTheme="minorHAnsi"/>
                          </w:rPr>
                          <w:sym w:font="Wingdings 2" w:char="F0A3"/>
                        </w:r>
                      </w:p>
                    </w:tc>
                    <w:tc>
                      <w:tcPr>
                        <w:tcW w:w="3555" w:type="dxa"/>
                        <w:gridSpan w:val="6"/>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0DBAF03D" w14:textId="77777777" w:rsidR="003F4422" w:rsidRPr="00FB4C7E" w:rsidRDefault="003F4422" w:rsidP="003F4422"/>
                    </w:tc>
                  </w:tr>
                </w:sdtContent>
              </w:sdt>
            </w:sdtContent>
          </w:sdt>
        </w:sdtContent>
      </w:sdt>
      <w:sdt>
        <w:sdtPr>
          <w:alias w:val="If"/>
          <w:tag w:val="13283408-1385213724"/>
          <w:id w:val="1385213724"/>
          <w:placeholder>
            <w:docPart w:val="B63EB671053E49A98F6508EFE21BC581"/>
          </w:placeholder>
          <w15:color w:val="0000FF"/>
          <w15:repeatingSection/>
        </w:sdtPr>
        <w:sdtEndPr/>
        <w:sdtContent>
          <w:sdt>
            <w:sdtPr>
              <w:id w:val="1708148568"/>
              <w:placeholder>
                <w:docPart w:val="DefaultPlaceholder_-1854013436"/>
              </w:placeholder>
              <w15:color w:val="0000FF"/>
              <w15:repeatingSectionItem/>
            </w:sdtPr>
            <w:sdtEndPr/>
            <w:sdtContent>
              <w:tr w:rsidR="00C414EB" w:rsidRPr="00FB4C7E" w14:paraId="2B4B301C" w14:textId="77777777" w:rsidTr="002A704F">
                <w:trPr>
                  <w:trHeight w:val="288"/>
                </w:trPr>
                <w:tc>
                  <w:tcPr>
                    <w:tcW w:w="4144" w:type="dxa"/>
                    <w:gridSpan w:val="7"/>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0B1D0814" w14:textId="77777777" w:rsidR="00C414EB" w:rsidRDefault="00C414EB" w:rsidP="003F4422"/>
                </w:tc>
                <w:tc>
                  <w:tcPr>
                    <w:tcW w:w="123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73CBAD52" w14:textId="77777777" w:rsidR="00C414EB" w:rsidRPr="00FB4C7E" w:rsidRDefault="00C414EB" w:rsidP="003F4422"/>
                </w:tc>
                <w:tc>
                  <w:tcPr>
                    <w:tcW w:w="7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left w:w="28" w:type="dxa"/>
                      <w:right w:w="28" w:type="dxa"/>
                    </w:tcMar>
                    <w:vAlign w:val="center"/>
                  </w:tcPr>
                  <w:p w14:paraId="67C51C9F" w14:textId="77777777" w:rsidR="00C414EB" w:rsidRPr="00FB4C7E" w:rsidRDefault="00C414EB" w:rsidP="002A704F">
                    <w:pPr>
                      <w:jc w:val="center"/>
                    </w:pPr>
                  </w:p>
                </w:tc>
                <w:tc>
                  <w:tcPr>
                    <w:tcW w:w="53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0FE7E717" w14:textId="77777777" w:rsidR="00C414EB" w:rsidRPr="00FB4C7E" w:rsidRDefault="00C414EB" w:rsidP="003F4422">
                    <w:pPr>
                      <w:pStyle w:val="Centered"/>
                    </w:pPr>
                  </w:p>
                </w:tc>
                <w:tc>
                  <w:tcPr>
                    <w:tcW w:w="621"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E992357" w14:textId="77777777" w:rsidR="00C414EB" w:rsidRPr="00FB4C7E" w:rsidRDefault="00C414EB" w:rsidP="003F4422">
                    <w:pPr>
                      <w:pStyle w:val="Centered"/>
                    </w:pPr>
                  </w:p>
                </w:tc>
                <w:tc>
                  <w:tcPr>
                    <w:tcW w:w="3555" w:type="dxa"/>
                    <w:gridSpan w:val="6"/>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63ED8D1B" w14:textId="77777777" w:rsidR="00C414EB" w:rsidRDefault="00C414EB" w:rsidP="003F4422"/>
                </w:tc>
              </w:tr>
              <w:tr w:rsidR="00C414EB" w:rsidRPr="00FB4C7E" w14:paraId="5D17DCB7" w14:textId="77777777" w:rsidTr="002A704F">
                <w:trPr>
                  <w:trHeight w:val="288"/>
                </w:trPr>
                <w:tc>
                  <w:tcPr>
                    <w:tcW w:w="4144" w:type="dxa"/>
                    <w:gridSpan w:val="7"/>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7E8159D7" w14:textId="77777777" w:rsidR="00C414EB" w:rsidRDefault="00402701" w:rsidP="00402701">
                    <w:r>
                      <w:t xml:space="preserve">SEE ATTACHED </w:t>
                    </w:r>
                  </w:p>
                </w:tc>
                <w:tc>
                  <w:tcPr>
                    <w:tcW w:w="123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3608BBC" w14:textId="77777777" w:rsidR="00C414EB" w:rsidRPr="00FB4C7E" w:rsidRDefault="00C414EB" w:rsidP="003F4422"/>
                </w:tc>
                <w:tc>
                  <w:tcPr>
                    <w:tcW w:w="7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left w:w="28" w:type="dxa"/>
                      <w:right w:w="28" w:type="dxa"/>
                    </w:tcMar>
                    <w:vAlign w:val="center"/>
                  </w:tcPr>
                  <w:p w14:paraId="69DD843C" w14:textId="77777777" w:rsidR="00C414EB" w:rsidRPr="00FB4C7E" w:rsidRDefault="00C414EB" w:rsidP="002A704F">
                    <w:pPr>
                      <w:jc w:val="center"/>
                    </w:pPr>
                  </w:p>
                </w:tc>
                <w:tc>
                  <w:tcPr>
                    <w:tcW w:w="53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7226E2F0" w14:textId="77777777" w:rsidR="00C414EB" w:rsidRPr="00FB4C7E" w:rsidRDefault="00C414EB" w:rsidP="003F4422">
                    <w:pPr>
                      <w:pStyle w:val="Centered"/>
                    </w:pPr>
                  </w:p>
                </w:tc>
                <w:tc>
                  <w:tcPr>
                    <w:tcW w:w="621"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58DCF5AA" w14:textId="77777777" w:rsidR="00C414EB" w:rsidRPr="00FB4C7E" w:rsidRDefault="00C414EB" w:rsidP="003F4422">
                    <w:pPr>
                      <w:pStyle w:val="Centered"/>
                    </w:pPr>
                  </w:p>
                </w:tc>
                <w:tc>
                  <w:tcPr>
                    <w:tcW w:w="3555" w:type="dxa"/>
                    <w:gridSpan w:val="6"/>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2FC96AED" w14:textId="77777777" w:rsidR="00C414EB" w:rsidRDefault="00C414EB" w:rsidP="003F4422"/>
                </w:tc>
              </w:tr>
              <w:tr w:rsidR="00C414EB" w:rsidRPr="00FB4C7E" w14:paraId="34A03F24" w14:textId="77777777" w:rsidTr="002A704F">
                <w:trPr>
                  <w:trHeight w:val="288"/>
                </w:trPr>
                <w:tc>
                  <w:tcPr>
                    <w:tcW w:w="4144" w:type="dxa"/>
                    <w:gridSpan w:val="7"/>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777B316B" w14:textId="77777777" w:rsidR="00C414EB" w:rsidRDefault="00402701" w:rsidP="003F4422">
                    <w:r>
                      <w:t>SUPLEMENT PAGE</w:t>
                    </w:r>
                  </w:p>
                </w:tc>
                <w:tc>
                  <w:tcPr>
                    <w:tcW w:w="123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C23C703" w14:textId="77777777" w:rsidR="00C414EB" w:rsidRPr="00FB4C7E" w:rsidRDefault="00C414EB" w:rsidP="003F4422"/>
                </w:tc>
                <w:tc>
                  <w:tcPr>
                    <w:tcW w:w="7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left w:w="28" w:type="dxa"/>
                      <w:right w:w="28" w:type="dxa"/>
                    </w:tcMar>
                    <w:vAlign w:val="center"/>
                  </w:tcPr>
                  <w:p w14:paraId="1396A2B9" w14:textId="77777777" w:rsidR="00C414EB" w:rsidRPr="00FB4C7E" w:rsidRDefault="00C414EB" w:rsidP="002A704F">
                    <w:pPr>
                      <w:jc w:val="center"/>
                    </w:pPr>
                  </w:p>
                </w:tc>
                <w:tc>
                  <w:tcPr>
                    <w:tcW w:w="53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14ED4483" w14:textId="77777777" w:rsidR="00C414EB" w:rsidRPr="00FB4C7E" w:rsidRDefault="00C414EB" w:rsidP="003F4422">
                    <w:pPr>
                      <w:pStyle w:val="Centered"/>
                    </w:pPr>
                  </w:p>
                </w:tc>
                <w:tc>
                  <w:tcPr>
                    <w:tcW w:w="621"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6D6A1CFE" w14:textId="77777777" w:rsidR="00C414EB" w:rsidRPr="00FB4C7E" w:rsidRDefault="00C414EB" w:rsidP="003F4422">
                    <w:pPr>
                      <w:pStyle w:val="Centered"/>
                    </w:pPr>
                  </w:p>
                </w:tc>
                <w:tc>
                  <w:tcPr>
                    <w:tcW w:w="3555" w:type="dxa"/>
                    <w:gridSpan w:val="6"/>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1AE74073" w14:textId="77777777" w:rsidR="00C414EB" w:rsidRDefault="00C414EB" w:rsidP="003F4422"/>
                </w:tc>
              </w:tr>
              <w:tr w:rsidR="00C414EB" w:rsidRPr="00FB4C7E" w14:paraId="40A87EAF" w14:textId="77777777" w:rsidTr="002A704F">
                <w:trPr>
                  <w:trHeight w:val="288"/>
                </w:trPr>
                <w:tc>
                  <w:tcPr>
                    <w:tcW w:w="4144" w:type="dxa"/>
                    <w:gridSpan w:val="7"/>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02A306DF" w14:textId="77777777" w:rsidR="00C414EB" w:rsidRDefault="00C414EB" w:rsidP="003F4422"/>
                </w:tc>
                <w:tc>
                  <w:tcPr>
                    <w:tcW w:w="123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34B54BB" w14:textId="77777777" w:rsidR="00C414EB" w:rsidRPr="00FB4C7E" w:rsidRDefault="00C414EB" w:rsidP="003F4422"/>
                </w:tc>
                <w:tc>
                  <w:tcPr>
                    <w:tcW w:w="7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left w:w="28" w:type="dxa"/>
                      <w:right w:w="28" w:type="dxa"/>
                    </w:tcMar>
                    <w:vAlign w:val="center"/>
                  </w:tcPr>
                  <w:p w14:paraId="3BFE5ADC" w14:textId="77777777" w:rsidR="00C414EB" w:rsidRPr="00FB4C7E" w:rsidRDefault="00C414EB" w:rsidP="002A704F">
                    <w:pPr>
                      <w:jc w:val="center"/>
                    </w:pPr>
                  </w:p>
                </w:tc>
                <w:tc>
                  <w:tcPr>
                    <w:tcW w:w="53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27F07AFF" w14:textId="77777777" w:rsidR="00C414EB" w:rsidRPr="00FB4C7E" w:rsidRDefault="00C414EB" w:rsidP="003F4422">
                    <w:pPr>
                      <w:pStyle w:val="Centered"/>
                    </w:pPr>
                  </w:p>
                </w:tc>
                <w:tc>
                  <w:tcPr>
                    <w:tcW w:w="621"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FAB50A4" w14:textId="77777777" w:rsidR="00C414EB" w:rsidRPr="00FB4C7E" w:rsidRDefault="00C414EB" w:rsidP="003F4422">
                    <w:pPr>
                      <w:pStyle w:val="Centered"/>
                    </w:pPr>
                  </w:p>
                </w:tc>
                <w:tc>
                  <w:tcPr>
                    <w:tcW w:w="3555" w:type="dxa"/>
                    <w:gridSpan w:val="6"/>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7A4192C5" w14:textId="77777777" w:rsidR="00C414EB" w:rsidRDefault="00C414EB" w:rsidP="003F4422"/>
                </w:tc>
              </w:tr>
              <w:tr w:rsidR="00C414EB" w:rsidRPr="00FB4C7E" w14:paraId="400CD175" w14:textId="77777777" w:rsidTr="002A704F">
                <w:trPr>
                  <w:trHeight w:val="288"/>
                </w:trPr>
                <w:tc>
                  <w:tcPr>
                    <w:tcW w:w="4144" w:type="dxa"/>
                    <w:gridSpan w:val="7"/>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1B10E7CD" w14:textId="77777777" w:rsidR="00C414EB" w:rsidRDefault="00C414EB" w:rsidP="003F4422"/>
                </w:tc>
                <w:tc>
                  <w:tcPr>
                    <w:tcW w:w="123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72997059" w14:textId="77777777" w:rsidR="00C414EB" w:rsidRPr="00FB4C7E" w:rsidRDefault="00C414EB" w:rsidP="003F4422"/>
                </w:tc>
                <w:tc>
                  <w:tcPr>
                    <w:tcW w:w="7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left w:w="28" w:type="dxa"/>
                      <w:right w:w="28" w:type="dxa"/>
                    </w:tcMar>
                    <w:vAlign w:val="center"/>
                  </w:tcPr>
                  <w:p w14:paraId="0377EE1D" w14:textId="77777777" w:rsidR="00C414EB" w:rsidRPr="00FB4C7E" w:rsidRDefault="00C414EB" w:rsidP="002A704F">
                    <w:pPr>
                      <w:jc w:val="center"/>
                    </w:pPr>
                  </w:p>
                </w:tc>
                <w:tc>
                  <w:tcPr>
                    <w:tcW w:w="53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2AF671AE" w14:textId="77777777" w:rsidR="00C414EB" w:rsidRPr="00FB4C7E" w:rsidRDefault="00C414EB" w:rsidP="003F4422">
                    <w:pPr>
                      <w:pStyle w:val="Centered"/>
                    </w:pPr>
                  </w:p>
                </w:tc>
                <w:tc>
                  <w:tcPr>
                    <w:tcW w:w="621"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B73DAF4" w14:textId="77777777" w:rsidR="00C414EB" w:rsidRPr="00FB4C7E" w:rsidRDefault="00C414EB" w:rsidP="003F4422">
                    <w:pPr>
                      <w:pStyle w:val="Centered"/>
                    </w:pPr>
                  </w:p>
                </w:tc>
                <w:tc>
                  <w:tcPr>
                    <w:tcW w:w="3555" w:type="dxa"/>
                    <w:gridSpan w:val="6"/>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36A3AC11" w14:textId="77777777" w:rsidR="00C414EB" w:rsidRDefault="00C414EB" w:rsidP="003F4422"/>
                </w:tc>
              </w:tr>
            </w:sdtContent>
          </w:sdt>
        </w:sdtContent>
      </w:sdt>
      <w:tr w:rsidR="003F4422" w:rsidRPr="00FB4C7E" w14:paraId="41B46062" w14:textId="77777777" w:rsidTr="002A704F">
        <w:trPr>
          <w:trHeight w:val="288"/>
        </w:trPr>
        <w:tc>
          <w:tcPr>
            <w:tcW w:w="4144" w:type="dxa"/>
            <w:gridSpan w:val="7"/>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6CC41B5" w14:textId="77777777" w:rsidR="003F4422" w:rsidRPr="00FB4C7E" w:rsidRDefault="003F4422" w:rsidP="003F4422">
            <w:pPr>
              <w:pStyle w:val="Heading4"/>
            </w:pPr>
            <w:r w:rsidRPr="00FB4C7E">
              <w:t>Grand Total</w:t>
            </w:r>
          </w:p>
        </w:tc>
        <w:sdt>
          <w:sdtPr>
            <w:alias w:val="SummaryField"/>
            <w:tag w:val="13283408-122050887"/>
            <w:id w:val="122050887"/>
            <w:placeholder>
              <w:docPart w:val="3BD2B1769471494B9460F5123230FB76"/>
            </w:placeholder>
          </w:sdtPr>
          <w:sdtEndPr/>
          <w:sdtContent>
            <w:tc>
              <w:tcPr>
                <w:tcW w:w="123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25018C2E" w14:textId="77777777" w:rsidR="003F4422" w:rsidRPr="00FB4C7E" w:rsidRDefault="008A5689" w:rsidP="00CE399E">
                <w:pPr>
                  <w:jc w:val="center"/>
                </w:pPr>
                <w:r>
                  <w:t>Sum()</w:t>
                </w:r>
              </w:p>
            </w:tc>
          </w:sdtContent>
        </w:sdt>
        <w:sdt>
          <w:sdtPr>
            <w:alias w:val="SummaryField"/>
            <w:tag w:val="13283408-2861540149"/>
            <w:id w:val="-1433427147"/>
            <w:placeholder>
              <w:docPart w:val="C6B5E49AC42C412CB449CBD64CB549F4"/>
            </w:placeholder>
          </w:sdtPr>
          <w:sdtEndPr/>
          <w:sdtContent>
            <w:tc>
              <w:tcPr>
                <w:tcW w:w="7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left w:w="28" w:type="dxa"/>
                  <w:right w:w="28" w:type="dxa"/>
                </w:tcMar>
                <w:vAlign w:val="center"/>
              </w:tcPr>
              <w:p w14:paraId="476B88DE" w14:textId="77777777" w:rsidR="003F4422" w:rsidRPr="00FB4C7E" w:rsidRDefault="008A5689" w:rsidP="00CE399E">
                <w:pPr>
                  <w:jc w:val="center"/>
                </w:pPr>
                <w:proofErr w:type="spellStart"/>
                <w:r>
                  <w:t>SumWeight</w:t>
                </w:r>
                <w:proofErr w:type="spellEnd"/>
                <w:r>
                  <w:t>()</w:t>
                </w:r>
              </w:p>
            </w:tc>
          </w:sdtContent>
        </w:sdt>
        <w:tc>
          <w:tcPr>
            <w:tcW w:w="4709" w:type="dxa"/>
            <w:gridSpan w:val="9"/>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tcPr>
          <w:p w14:paraId="036E836B" w14:textId="77777777" w:rsidR="003F4422" w:rsidRPr="00FB4C7E" w:rsidRDefault="003F4422" w:rsidP="003F4422"/>
        </w:tc>
      </w:tr>
      <w:tr w:rsidR="003F4422" w:rsidRPr="00FB4C7E" w14:paraId="6E35ABBA" w14:textId="77777777" w:rsidTr="00B55A58">
        <w:trPr>
          <w:trHeight w:val="288"/>
        </w:trPr>
        <w:tc>
          <w:tcPr>
            <w:tcW w:w="10801" w:type="dxa"/>
            <w:gridSpan w:val="20"/>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tcPr>
          <w:p w14:paraId="3FE27880" w14:textId="77777777" w:rsidR="003F4422" w:rsidRPr="00FB4C7E" w:rsidRDefault="003F4422" w:rsidP="003F4422">
            <w:pPr>
              <w:pStyle w:val="Heading3"/>
            </w:pPr>
            <w:r w:rsidRPr="00FB4C7E">
              <w:t>Carrier Information</w:t>
            </w:r>
          </w:p>
        </w:tc>
      </w:tr>
      <w:tr w:rsidR="003F4422" w:rsidRPr="00FB4C7E" w14:paraId="5C33A3BB" w14:textId="77777777" w:rsidTr="00B55A58">
        <w:trPr>
          <w:trHeight w:val="288"/>
        </w:trPr>
        <w:tc>
          <w:tcPr>
            <w:tcW w:w="1327"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1C09E79F" w14:textId="77777777" w:rsidR="003F4422" w:rsidRPr="009152A8" w:rsidRDefault="003F4422" w:rsidP="003F4422">
            <w:pPr>
              <w:pStyle w:val="Heading5"/>
            </w:pPr>
            <w:r w:rsidRPr="009152A8">
              <w:t>Handling Unit</w:t>
            </w:r>
          </w:p>
        </w:tc>
        <w:tc>
          <w:tcPr>
            <w:tcW w:w="133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3078BB7" w14:textId="77777777" w:rsidR="003F4422" w:rsidRPr="009152A8" w:rsidRDefault="003F4422" w:rsidP="003F4422">
            <w:pPr>
              <w:pStyle w:val="Heading5"/>
            </w:pPr>
            <w:r w:rsidRPr="009152A8">
              <w:t>Package</w:t>
            </w:r>
          </w:p>
        </w:tc>
        <w:tc>
          <w:tcPr>
            <w:tcW w:w="6296" w:type="dxa"/>
            <w:gridSpan w:val="1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1387B3DD" w14:textId="77777777" w:rsidR="003F4422" w:rsidRPr="00FB4C7E" w:rsidRDefault="003F4422" w:rsidP="003F4422"/>
        </w:tc>
        <w:tc>
          <w:tcPr>
            <w:tcW w:w="1848" w:type="dxa"/>
            <w:gridSpan w:val="4"/>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580BEA98" w14:textId="77777777" w:rsidR="003F4422" w:rsidRPr="009152A8" w:rsidRDefault="003F4422" w:rsidP="003F4422">
            <w:pPr>
              <w:pStyle w:val="Heading5"/>
            </w:pPr>
            <w:r w:rsidRPr="009152A8">
              <w:t>LTL Only</w:t>
            </w:r>
          </w:p>
        </w:tc>
      </w:tr>
      <w:tr w:rsidR="003F4422" w:rsidRPr="00FB4C7E" w14:paraId="0C12AD61" w14:textId="77777777" w:rsidTr="00F260BE">
        <w:trPr>
          <w:trHeight w:val="176"/>
        </w:trPr>
        <w:tc>
          <w:tcPr>
            <w:tcW w:w="61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vAlign w:val="center"/>
          </w:tcPr>
          <w:p w14:paraId="441D26F5" w14:textId="77777777" w:rsidR="003F4422" w:rsidRPr="00C03670" w:rsidRDefault="003F4422" w:rsidP="003F4422">
            <w:pPr>
              <w:pStyle w:val="Centered"/>
              <w:rPr>
                <w:b/>
              </w:rPr>
            </w:pPr>
            <w:proofErr w:type="spellStart"/>
            <w:r w:rsidRPr="00C03670">
              <w:rPr>
                <w:b/>
              </w:rPr>
              <w:t>Qty</w:t>
            </w:r>
            <w:proofErr w:type="spellEnd"/>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vAlign w:val="center"/>
          </w:tcPr>
          <w:p w14:paraId="2D6C5FAB" w14:textId="77777777" w:rsidR="003F4422" w:rsidRPr="00C03670" w:rsidRDefault="003F4422" w:rsidP="003F4422">
            <w:pPr>
              <w:pStyle w:val="Centered"/>
              <w:rPr>
                <w:b/>
              </w:rPr>
            </w:pPr>
            <w:r w:rsidRPr="00C03670">
              <w:rPr>
                <w:b/>
              </w:rPr>
              <w:t>Type</w:t>
            </w:r>
          </w:p>
        </w:tc>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vAlign w:val="center"/>
          </w:tcPr>
          <w:p w14:paraId="319EF4B8" w14:textId="77777777" w:rsidR="003F4422" w:rsidRPr="00C03670" w:rsidRDefault="003F4422" w:rsidP="003F4422">
            <w:pPr>
              <w:pStyle w:val="Centered"/>
              <w:rPr>
                <w:b/>
              </w:rPr>
            </w:pPr>
            <w:proofErr w:type="spellStart"/>
            <w:r w:rsidRPr="00C03670">
              <w:rPr>
                <w:b/>
              </w:rPr>
              <w:t>Qty</w:t>
            </w:r>
            <w:proofErr w:type="spellEnd"/>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vAlign w:val="center"/>
          </w:tcPr>
          <w:p w14:paraId="3A1F0944" w14:textId="77777777" w:rsidR="003F4422" w:rsidRPr="00C03670" w:rsidRDefault="003F4422" w:rsidP="003F4422">
            <w:pPr>
              <w:pStyle w:val="Centered"/>
              <w:rPr>
                <w:b/>
              </w:rPr>
            </w:pPr>
            <w:r w:rsidRPr="00C03670">
              <w:rPr>
                <w:b/>
              </w:rPr>
              <w:t>Type</w:t>
            </w:r>
          </w:p>
        </w:tc>
        <w:tc>
          <w:tcPr>
            <w:tcW w:w="70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vAlign w:val="center"/>
          </w:tcPr>
          <w:p w14:paraId="53B3480C" w14:textId="77777777" w:rsidR="003F4422" w:rsidRPr="00C03670" w:rsidRDefault="003F4422" w:rsidP="003F4422">
            <w:pPr>
              <w:pStyle w:val="Centered"/>
              <w:rPr>
                <w:b/>
              </w:rPr>
            </w:pPr>
            <w:r w:rsidRPr="00C03670">
              <w:rPr>
                <w:b/>
              </w:rPr>
              <w:t>Weight</w:t>
            </w:r>
          </w:p>
        </w:tc>
        <w:tc>
          <w:tcPr>
            <w:tcW w:w="71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vAlign w:val="center"/>
          </w:tcPr>
          <w:p w14:paraId="1FDFE61A" w14:textId="77777777" w:rsidR="003F4422" w:rsidRPr="00C03670" w:rsidRDefault="003F4422" w:rsidP="003F4422">
            <w:pPr>
              <w:pStyle w:val="Centered"/>
              <w:rPr>
                <w:b/>
              </w:rPr>
            </w:pPr>
            <w:r w:rsidRPr="00C03670">
              <w:rPr>
                <w:b/>
              </w:rPr>
              <w:t>HM (X)</w:t>
            </w:r>
          </w:p>
        </w:tc>
        <w:tc>
          <w:tcPr>
            <w:tcW w:w="4877" w:type="dxa"/>
            <w:gridSpan w:val="10"/>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6B8B42F1" w14:textId="77777777" w:rsidR="003F4422" w:rsidRDefault="003F4422" w:rsidP="003F4422">
            <w:pPr>
              <w:pStyle w:val="Heading4"/>
            </w:pPr>
            <w:r w:rsidRPr="00FB4C7E">
              <w:t>Commodity Description</w:t>
            </w:r>
            <w:r>
              <w:t xml:space="preserve"> </w:t>
            </w:r>
          </w:p>
          <w:p w14:paraId="58940D0A" w14:textId="77777777" w:rsidR="003F4422" w:rsidRPr="00FB4C7E" w:rsidRDefault="003F4422" w:rsidP="003F4422">
            <w:pPr>
              <w:pStyle w:val="FinePrint"/>
            </w:pPr>
            <w:r w:rsidRPr="009C4A98">
              <w:t>Commodities requiring special or additional care or attention in handling or stowing must be so marked and packaged as to ensure safe transportation with ordinary care. See Section 2(e) of NMFC item 360</w:t>
            </w:r>
          </w:p>
        </w:tc>
        <w:tc>
          <w:tcPr>
            <w:tcW w:w="923"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42C50B47" w14:textId="77777777" w:rsidR="003F4422" w:rsidRPr="00C03670" w:rsidRDefault="003F4422" w:rsidP="003F448C">
            <w:pPr>
              <w:pStyle w:val="Centered"/>
              <w:rPr>
                <w:b/>
              </w:rPr>
            </w:pPr>
            <w:r w:rsidRPr="00C03670">
              <w:rPr>
                <w:b/>
              </w:rPr>
              <w:t>NMFC</w:t>
            </w:r>
          </w:p>
        </w:tc>
        <w:tc>
          <w:tcPr>
            <w:tcW w:w="925"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1C4E8A0C" w14:textId="77777777" w:rsidR="003F4422" w:rsidRPr="00C03670" w:rsidRDefault="003F4422" w:rsidP="003F4422">
            <w:pPr>
              <w:pStyle w:val="Centered"/>
              <w:rPr>
                <w:b/>
              </w:rPr>
            </w:pPr>
            <w:r w:rsidRPr="00C03670">
              <w:rPr>
                <w:b/>
              </w:rPr>
              <w:t>Class</w:t>
            </w:r>
          </w:p>
        </w:tc>
      </w:tr>
      <w:sdt>
        <w:sdtPr>
          <w:alias w:val="If"/>
          <w:tag w:val="13283408-1283764785"/>
          <w:id w:val="1283764785"/>
          <w:placeholder>
            <w:docPart w:val="93E3C96BDF7E495C8199A13FC5CBA00D"/>
          </w:placeholder>
          <w15:color w:val="0000FF"/>
          <w15:repeatingSection/>
        </w:sdtPr>
        <w:sdtEndPr/>
        <w:sdtContent>
          <w:sdt>
            <w:sdtPr>
              <w:id w:val="370738040"/>
              <w:placeholder>
                <w:docPart w:val="DefaultPlaceholder_-1854013436"/>
              </w:placeholder>
              <w15:color w:val="0000FF"/>
              <w15:repeatingSectionItem/>
            </w:sdtPr>
            <w:sdtEndPr/>
            <w:sdtContent>
              <w:sdt>
                <w:sdtPr>
                  <w:alias w:val="List"/>
                  <w:tag w:val="13283408-4268470964"/>
                  <w:id w:val="-26496332"/>
                  <w:placeholder>
                    <w:docPart w:val="CD2EDCA51D1943E18F86CF546C12E531"/>
                  </w:placeholder>
                  <w15:color w:val="FF00FF"/>
                </w:sdtPr>
                <w:sdtEndPr/>
                <w:sdtContent>
                  <w:tr w:rsidR="003F4422" w:rsidRPr="00FB4C7E" w14:paraId="25DC386E" w14:textId="77777777" w:rsidTr="003D7949">
                    <w:trPr>
                      <w:trHeight w:val="288"/>
                    </w:trPr>
                    <w:sdt>
                      <w:sdtPr>
                        <w:alias w:val="Field"/>
                        <w:tag w:val="13283408-639461405"/>
                        <w:id w:val="639461405"/>
                        <w:placeholder>
                          <w:docPart w:val="F8FBB0E394084B00B26DC1060D014EDD"/>
                        </w:placeholder>
                      </w:sdtPr>
                      <w:sdtEndPr/>
                      <w:sdtContent>
                        <w:tc>
                          <w:tcPr>
                            <w:tcW w:w="61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3920C7F" w14:textId="77777777" w:rsidR="003F4422" w:rsidRPr="00FB4C7E" w:rsidRDefault="000E2117" w:rsidP="00F260BE">
                            <w:pPr>
                              <w:jc w:val="center"/>
                            </w:pPr>
                            <w:r>
                              <w:t>@</w:t>
                            </w:r>
                            <w:proofErr w:type="spellStart"/>
                            <w:r>
                              <w:t>HandlingQty</w:t>
                            </w:r>
                            <w:proofErr w:type="spellEnd"/>
                          </w:p>
                        </w:tc>
                      </w:sdtContent>
                    </w:sdt>
                    <w:sdt>
                      <w:sdtPr>
                        <w:alias w:val="Field"/>
                        <w:tag w:val="13283408-3207892349"/>
                        <w:id w:val="-1087074947"/>
                        <w:placeholder>
                          <w:docPart w:val="AF31953FCEAC4CCE80B0C834A61EF3A3"/>
                        </w:placeholder>
                      </w:sdtPr>
                      <w:sdtEndPr/>
                      <w:sdtContent>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54F64F0F" w14:textId="77777777" w:rsidR="003F4422" w:rsidRPr="00FB4C7E" w:rsidRDefault="000E2117" w:rsidP="00F260BE">
                            <w:pPr>
                              <w:jc w:val="center"/>
                            </w:pPr>
                            <w:r>
                              <w:t>@</w:t>
                            </w:r>
                            <w:proofErr w:type="spellStart"/>
                            <w:r>
                              <w:t>HandlingType</w:t>
                            </w:r>
                            <w:proofErr w:type="spellEnd"/>
                          </w:p>
                        </w:tc>
                      </w:sdtContent>
                    </w:sdt>
                    <w:sdt>
                      <w:sdtPr>
                        <w:alias w:val="Field"/>
                        <w:tag w:val="13283408-1203134476"/>
                        <w:id w:val="1203134476"/>
                        <w:placeholder>
                          <w:docPart w:val="E431106645904FCDA9DBA04FBAAF9E69"/>
                        </w:placeholder>
                      </w:sdtPr>
                      <w:sdtEndPr/>
                      <w:sdtContent>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0843D402" w14:textId="77777777" w:rsidR="003F4422" w:rsidRPr="00FB4C7E" w:rsidRDefault="000E2117" w:rsidP="00F260BE">
                            <w:pPr>
                              <w:jc w:val="center"/>
                            </w:pPr>
                            <w:r>
                              <w:t>@</w:t>
                            </w:r>
                            <w:proofErr w:type="spellStart"/>
                            <w:r>
                              <w:t>PackageQty</w:t>
                            </w:r>
                            <w:proofErr w:type="spellEnd"/>
                          </w:p>
                        </w:tc>
                      </w:sdtContent>
                    </w:sdt>
                    <w:sdt>
                      <w:sdtPr>
                        <w:alias w:val="Field"/>
                        <w:tag w:val="13283408-852924746"/>
                        <w:id w:val="852924746"/>
                        <w:placeholder>
                          <w:docPart w:val="FAFB32E4CF8D4CB2B0DAA191D7066F0F"/>
                        </w:placeholder>
                      </w:sdtPr>
                      <w:sdtEndPr/>
                      <w:sdtContent>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2D29173C" w14:textId="77777777" w:rsidR="003F4422" w:rsidRPr="00FB4C7E" w:rsidRDefault="000E2117" w:rsidP="00F260BE">
                            <w:pPr>
                              <w:jc w:val="center"/>
                            </w:pPr>
                            <w:r>
                              <w:t>@</w:t>
                            </w:r>
                            <w:proofErr w:type="spellStart"/>
                            <w:r>
                              <w:t>PackageType</w:t>
                            </w:r>
                            <w:proofErr w:type="spellEnd"/>
                          </w:p>
                        </w:tc>
                      </w:sdtContent>
                    </w:sdt>
                    <w:sdt>
                      <w:sdtPr>
                        <w:alias w:val="Field"/>
                        <w:tag w:val="13283408-2360307312"/>
                        <w:id w:val="-1934659984"/>
                        <w:placeholder>
                          <w:docPart w:val="4633B84C878E479CB37DCC82435DE40F"/>
                        </w:placeholder>
                      </w:sdtPr>
                      <w:sdtEndPr/>
                      <w:sdtContent>
                        <w:tc>
                          <w:tcPr>
                            <w:tcW w:w="70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left w:w="0" w:type="dxa"/>
                              <w:right w:w="28" w:type="dxa"/>
                            </w:tcMar>
                            <w:vAlign w:val="center"/>
                          </w:tcPr>
                          <w:p w14:paraId="1C6D2FB7" w14:textId="77777777" w:rsidR="003F4422" w:rsidRPr="00FB4C7E" w:rsidRDefault="000E2117" w:rsidP="003F4422">
                            <w:pPr>
                              <w:jc w:val="right"/>
                            </w:pPr>
                            <w:r>
                              <w:t>@</w:t>
                            </w:r>
                            <w:proofErr w:type="spellStart"/>
                            <w:r>
                              <w:t>NetWeightMeasure</w:t>
                            </w:r>
                            <w:proofErr w:type="spellEnd"/>
                          </w:p>
                        </w:tc>
                      </w:sdtContent>
                    </w:sdt>
                    <w:sdt>
                      <w:sdtPr>
                        <w:alias w:val="Field"/>
                        <w:tag w:val="13283408-3438621549"/>
                        <w:id w:val="-856345747"/>
                        <w:placeholder>
                          <w:docPart w:val="73B4A0B4FBE14DD9AEAC659EA7D1FE95"/>
                        </w:placeholder>
                      </w:sdtPr>
                      <w:sdtEndPr/>
                      <w:sdtContent>
                        <w:tc>
                          <w:tcPr>
                            <w:tcW w:w="71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23CC4DEF" w14:textId="77777777" w:rsidR="003F4422" w:rsidRPr="00FB4C7E" w:rsidRDefault="000E2117" w:rsidP="003F4422">
                            <w:pPr>
                              <w:jc w:val="center"/>
                            </w:pPr>
                            <w:r>
                              <w:t>@</w:t>
                            </w:r>
                            <w:proofErr w:type="spellStart"/>
                            <w:r>
                              <w:t>HazardousMaterial</w:t>
                            </w:r>
                            <w:proofErr w:type="spellEnd"/>
                          </w:p>
                        </w:tc>
                      </w:sdtContent>
                    </w:sdt>
                    <w:sdt>
                      <w:sdtPr>
                        <w:alias w:val="Field"/>
                        <w:tag w:val="13283408-3048711399"/>
                        <w:id w:val="-1246255897"/>
                        <w:placeholder>
                          <w:docPart w:val="A47C1265F1FD43E5916D2C47CA0121BB"/>
                        </w:placeholder>
                      </w:sdtPr>
                      <w:sdtEndPr/>
                      <w:sdtContent>
                        <w:tc>
                          <w:tcPr>
                            <w:tcW w:w="4877" w:type="dxa"/>
                            <w:gridSpan w:val="10"/>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6FD6841E" w14:textId="77777777" w:rsidR="003F4422" w:rsidRPr="00FB4C7E" w:rsidRDefault="000E2117" w:rsidP="003F4422">
                            <w:r>
                              <w:t>@Description</w:t>
                            </w:r>
                          </w:p>
                        </w:tc>
                      </w:sdtContent>
                    </w:sdt>
                    <w:sdt>
                      <w:sdtPr>
                        <w:alias w:val="Field"/>
                        <w:tag w:val="13283408-3204811850"/>
                        <w:id w:val="-1090155446"/>
                        <w:placeholder>
                          <w:docPart w:val="A17AD9F120764EB09C5AEA07CAEAC995"/>
                        </w:placeholder>
                      </w:sdtPr>
                      <w:sdtEndPr/>
                      <w:sdtContent>
                        <w:tc>
                          <w:tcPr>
                            <w:tcW w:w="923"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139758E1" w14:textId="77777777" w:rsidR="003F4422" w:rsidRPr="00FB4C7E" w:rsidRDefault="000E2117" w:rsidP="00F260BE">
                            <w:pPr>
                              <w:jc w:val="center"/>
                            </w:pPr>
                            <w:r>
                              <w:t>@</w:t>
                            </w:r>
                            <w:proofErr w:type="spellStart"/>
                            <w:r>
                              <w:t>NMFCCode</w:t>
                            </w:r>
                            <w:proofErr w:type="spellEnd"/>
                          </w:p>
                        </w:tc>
                      </w:sdtContent>
                    </w:sdt>
                    <w:sdt>
                      <w:sdtPr>
                        <w:alias w:val="Field"/>
                        <w:tag w:val="13283408-1342737565"/>
                        <w:id w:val="1342737565"/>
                        <w:placeholder>
                          <w:docPart w:val="0E0A4F427FE34365B8DD8B40A6E7E991"/>
                        </w:placeholder>
                      </w:sdtPr>
                      <w:sdtEndPr/>
                      <w:sdtContent>
                        <w:tc>
                          <w:tcPr>
                            <w:tcW w:w="925"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30396B75" w14:textId="77777777" w:rsidR="003F4422" w:rsidRPr="00FB4C7E" w:rsidRDefault="003F4422" w:rsidP="003F4422">
                            <w:pPr>
                              <w:pStyle w:val="Centered"/>
                            </w:pPr>
                            <w:r>
                              <w:t>@</w:t>
                            </w:r>
                            <w:proofErr w:type="spellStart"/>
                            <w:r>
                              <w:t>LTLClassCode</w:t>
                            </w:r>
                            <w:proofErr w:type="spellEnd"/>
                          </w:p>
                        </w:tc>
                      </w:sdtContent>
                    </w:sdt>
                  </w:tr>
                </w:sdtContent>
              </w:sdt>
              <w:sdt>
                <w:sdtPr>
                  <w:alias w:val="If"/>
                  <w:tag w:val="13283408-1839738314"/>
                  <w:id w:val="1839738314"/>
                  <w:placeholder>
                    <w:docPart w:val="6AE3C653AAD04581BDA95F9991330EE3"/>
                  </w:placeholder>
                  <w15:color w:val="0000FF"/>
                </w:sdtPr>
                <w:sdtEndPr/>
                <w:sdtContent>
                  <w:tr w:rsidR="003F4422" w:rsidRPr="00FB4C7E" w14:paraId="71624032" w14:textId="77777777" w:rsidTr="00B55A58">
                    <w:trPr>
                      <w:trHeight w:val="288"/>
                    </w:trPr>
                    <w:tc>
                      <w:tcPr>
                        <w:tcW w:w="61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0C6D8E09" w14:textId="77777777" w:rsidR="003F4422" w:rsidRPr="00FB4C7E" w:rsidRDefault="003F4422" w:rsidP="003F4422"/>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61EE99FA" w14:textId="77777777" w:rsidR="003F4422" w:rsidRPr="00FB4C7E" w:rsidRDefault="003F4422" w:rsidP="003F4422"/>
                    </w:tc>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1995FA31" w14:textId="77777777" w:rsidR="003F4422" w:rsidRPr="00FB4C7E" w:rsidRDefault="003F4422" w:rsidP="003F4422"/>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29ABF2A2" w14:textId="77777777" w:rsidR="003F4422" w:rsidRPr="00FB4C7E" w:rsidRDefault="003F4422" w:rsidP="003F4422"/>
                    </w:tc>
                    <w:tc>
                      <w:tcPr>
                        <w:tcW w:w="70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487F99B" w14:textId="77777777" w:rsidR="003F4422" w:rsidRPr="00FB4C7E" w:rsidRDefault="003F4422" w:rsidP="003F4422"/>
                    </w:tc>
                    <w:tc>
                      <w:tcPr>
                        <w:tcW w:w="71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2F7F9776" w14:textId="77777777" w:rsidR="003F4422" w:rsidRPr="00FB4C7E" w:rsidRDefault="003F4422" w:rsidP="003F4422"/>
                    </w:tc>
                    <w:tc>
                      <w:tcPr>
                        <w:tcW w:w="4877" w:type="dxa"/>
                        <w:gridSpan w:val="10"/>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CE24FC6" w14:textId="77777777" w:rsidR="003F4422" w:rsidRPr="00FB4C7E" w:rsidRDefault="003F4422" w:rsidP="003F4422"/>
                    </w:tc>
                    <w:tc>
                      <w:tcPr>
                        <w:tcW w:w="923"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211B4AD4" w14:textId="77777777" w:rsidR="003F4422" w:rsidRPr="00FB4C7E" w:rsidRDefault="003F4422" w:rsidP="003F4422"/>
                    </w:tc>
                    <w:tc>
                      <w:tcPr>
                        <w:tcW w:w="925"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2F127012" w14:textId="77777777" w:rsidR="003F4422" w:rsidRPr="00FB4C7E" w:rsidRDefault="003F4422" w:rsidP="003F4422">
                        <w:pPr>
                          <w:pStyle w:val="Centered"/>
                        </w:pPr>
                      </w:p>
                    </w:tc>
                  </w:tr>
                </w:sdtContent>
              </w:sdt>
              <w:sdt>
                <w:sdtPr>
                  <w:alias w:val="If"/>
                  <w:tag w:val="13283408-889228017"/>
                  <w:id w:val="889228017"/>
                  <w:placeholder>
                    <w:docPart w:val="EB8FA5AD3B334407B007A8A2B069FF21"/>
                  </w:placeholder>
                  <w15:color w:val="0000FF"/>
                </w:sdtPr>
                <w:sdtEndPr/>
                <w:sdtContent>
                  <w:tr w:rsidR="003F4422" w:rsidRPr="00FB4C7E" w14:paraId="3570A29B" w14:textId="77777777" w:rsidTr="00B55A58">
                    <w:trPr>
                      <w:trHeight w:val="288"/>
                    </w:trPr>
                    <w:tc>
                      <w:tcPr>
                        <w:tcW w:w="61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6145C050" w14:textId="77777777" w:rsidR="003F4422" w:rsidRPr="00FB4C7E" w:rsidRDefault="003F4422" w:rsidP="003F4422"/>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BEFAA88" w14:textId="77777777" w:rsidR="003F4422" w:rsidRPr="00FB4C7E" w:rsidRDefault="003F4422" w:rsidP="003F4422"/>
                    </w:tc>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46E0BB5" w14:textId="77777777" w:rsidR="003F4422" w:rsidRPr="00FB4C7E" w:rsidRDefault="003F4422" w:rsidP="003F4422"/>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CC3F299" w14:textId="77777777" w:rsidR="003F4422" w:rsidRPr="00FB4C7E" w:rsidRDefault="003F4422" w:rsidP="003F4422"/>
                    </w:tc>
                    <w:tc>
                      <w:tcPr>
                        <w:tcW w:w="70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143EBB3D" w14:textId="77777777" w:rsidR="003F4422" w:rsidRPr="00FB4C7E" w:rsidRDefault="003F4422" w:rsidP="003F4422"/>
                    </w:tc>
                    <w:tc>
                      <w:tcPr>
                        <w:tcW w:w="71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5A1DCF7" w14:textId="77777777" w:rsidR="003F4422" w:rsidRPr="00FB4C7E" w:rsidRDefault="003F4422" w:rsidP="003F4422"/>
                    </w:tc>
                    <w:tc>
                      <w:tcPr>
                        <w:tcW w:w="4877" w:type="dxa"/>
                        <w:gridSpan w:val="10"/>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6DA6C658" w14:textId="77777777" w:rsidR="003F4422" w:rsidRPr="00FB4C7E" w:rsidRDefault="003F4422" w:rsidP="003F4422"/>
                    </w:tc>
                    <w:tc>
                      <w:tcPr>
                        <w:tcW w:w="923"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32141D46" w14:textId="77777777" w:rsidR="003F4422" w:rsidRPr="00FB4C7E" w:rsidRDefault="003F4422" w:rsidP="003F4422"/>
                    </w:tc>
                    <w:tc>
                      <w:tcPr>
                        <w:tcW w:w="925"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8B3D148" w14:textId="77777777" w:rsidR="003F4422" w:rsidRPr="00FB4C7E" w:rsidRDefault="003F4422" w:rsidP="003F4422">
                        <w:pPr>
                          <w:pStyle w:val="Centered"/>
                        </w:pPr>
                      </w:p>
                    </w:tc>
                  </w:tr>
                </w:sdtContent>
              </w:sdt>
              <w:sdt>
                <w:sdtPr>
                  <w:alias w:val="If"/>
                  <w:tag w:val="13283408-4151461228"/>
                  <w:id w:val="-143506068"/>
                  <w:placeholder>
                    <w:docPart w:val="F0BEED17C0D34BD9A2B19C04C5B2BB8C"/>
                  </w:placeholder>
                  <w15:color w:val="0000FF"/>
                </w:sdtPr>
                <w:sdtEndPr/>
                <w:sdtContent>
                  <w:tr w:rsidR="003F4422" w:rsidRPr="00FB4C7E" w14:paraId="7DFB84DE" w14:textId="77777777" w:rsidTr="00B55A58">
                    <w:trPr>
                      <w:trHeight w:val="288"/>
                    </w:trPr>
                    <w:tc>
                      <w:tcPr>
                        <w:tcW w:w="61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3D1AD9EB" w14:textId="77777777" w:rsidR="003F4422" w:rsidRPr="00FB4C7E" w:rsidRDefault="003F4422" w:rsidP="003F4422"/>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A26DC65" w14:textId="77777777" w:rsidR="003F4422" w:rsidRPr="00FB4C7E" w:rsidRDefault="003F4422" w:rsidP="003F4422"/>
                    </w:tc>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FE1E83B" w14:textId="77777777" w:rsidR="003F4422" w:rsidRPr="00FB4C7E" w:rsidRDefault="003F4422" w:rsidP="003F4422"/>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2896FB99" w14:textId="77777777" w:rsidR="003F4422" w:rsidRPr="00FB4C7E" w:rsidRDefault="003F4422" w:rsidP="003F4422"/>
                    </w:tc>
                    <w:tc>
                      <w:tcPr>
                        <w:tcW w:w="70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33EE018" w14:textId="77777777" w:rsidR="003F4422" w:rsidRPr="00FB4C7E" w:rsidRDefault="003F4422" w:rsidP="003F4422"/>
                    </w:tc>
                    <w:tc>
                      <w:tcPr>
                        <w:tcW w:w="71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5E27C572" w14:textId="77777777" w:rsidR="003F4422" w:rsidRPr="00FB4C7E" w:rsidRDefault="003F4422" w:rsidP="003F4422"/>
                    </w:tc>
                    <w:tc>
                      <w:tcPr>
                        <w:tcW w:w="4877" w:type="dxa"/>
                        <w:gridSpan w:val="10"/>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36CE8041" w14:textId="77777777" w:rsidR="003F4422" w:rsidRPr="00FB4C7E" w:rsidRDefault="003F4422" w:rsidP="003F4422"/>
                    </w:tc>
                    <w:tc>
                      <w:tcPr>
                        <w:tcW w:w="923"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2B1B0F49" w14:textId="77777777" w:rsidR="003F4422" w:rsidRPr="00FB4C7E" w:rsidRDefault="003F4422" w:rsidP="003F4422"/>
                    </w:tc>
                    <w:tc>
                      <w:tcPr>
                        <w:tcW w:w="925"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8263CE9" w14:textId="77777777" w:rsidR="003F4422" w:rsidRPr="00FB4C7E" w:rsidRDefault="003F4422" w:rsidP="003F4422">
                        <w:pPr>
                          <w:pStyle w:val="Centered"/>
                        </w:pPr>
                      </w:p>
                    </w:tc>
                  </w:tr>
                </w:sdtContent>
              </w:sdt>
              <w:sdt>
                <w:sdtPr>
                  <w:alias w:val="If"/>
                  <w:tag w:val="13283408-2512560656"/>
                  <w:id w:val="-1782406640"/>
                  <w:placeholder>
                    <w:docPart w:val="E3F06F90268F401B87CEEC56CB7ED458"/>
                  </w:placeholder>
                  <w15:color w:val="0000FF"/>
                </w:sdtPr>
                <w:sdtEndPr/>
                <w:sdtContent>
                  <w:tr w:rsidR="003F4422" w:rsidRPr="00FB4C7E" w14:paraId="1306C401" w14:textId="77777777" w:rsidTr="00B55A58">
                    <w:trPr>
                      <w:trHeight w:val="288"/>
                    </w:trPr>
                    <w:tc>
                      <w:tcPr>
                        <w:tcW w:w="61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35252AC4" w14:textId="77777777" w:rsidR="003F4422" w:rsidRPr="00FB4C7E" w:rsidRDefault="003F4422" w:rsidP="003F4422"/>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6DE66D41" w14:textId="77777777" w:rsidR="003F4422" w:rsidRPr="00FB4C7E" w:rsidRDefault="003F4422" w:rsidP="003F4422"/>
                    </w:tc>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3BFA3E77" w14:textId="77777777" w:rsidR="003F4422" w:rsidRPr="00FB4C7E" w:rsidRDefault="003F4422" w:rsidP="003F4422"/>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0A3B2BC8" w14:textId="77777777" w:rsidR="003F4422" w:rsidRPr="00FB4C7E" w:rsidRDefault="003F4422" w:rsidP="003F4422"/>
                    </w:tc>
                    <w:tc>
                      <w:tcPr>
                        <w:tcW w:w="70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1B0B5540" w14:textId="77777777" w:rsidR="003F4422" w:rsidRPr="00FB4C7E" w:rsidRDefault="003F4422" w:rsidP="003F4422"/>
                    </w:tc>
                    <w:tc>
                      <w:tcPr>
                        <w:tcW w:w="71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1CD23791" w14:textId="77777777" w:rsidR="003F4422" w:rsidRPr="00FB4C7E" w:rsidRDefault="003F4422" w:rsidP="003F4422"/>
                    </w:tc>
                    <w:tc>
                      <w:tcPr>
                        <w:tcW w:w="4877" w:type="dxa"/>
                        <w:gridSpan w:val="10"/>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7AA7BCF" w14:textId="77777777" w:rsidR="003F4422" w:rsidRPr="00FB4C7E" w:rsidRDefault="003F4422" w:rsidP="003F4422"/>
                    </w:tc>
                    <w:tc>
                      <w:tcPr>
                        <w:tcW w:w="923"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725C8EA3" w14:textId="77777777" w:rsidR="003F4422" w:rsidRPr="00FB4C7E" w:rsidRDefault="003F4422" w:rsidP="003F4422"/>
                    </w:tc>
                    <w:tc>
                      <w:tcPr>
                        <w:tcW w:w="925"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63D8E645" w14:textId="77777777" w:rsidR="003F4422" w:rsidRPr="00FB4C7E" w:rsidRDefault="003F4422" w:rsidP="003F4422">
                        <w:pPr>
                          <w:pStyle w:val="Centered"/>
                        </w:pPr>
                      </w:p>
                    </w:tc>
                  </w:tr>
                </w:sdtContent>
              </w:sdt>
            </w:sdtContent>
          </w:sdt>
        </w:sdtContent>
      </w:sdt>
      <w:sdt>
        <w:sdtPr>
          <w:rPr>
            <w:b/>
          </w:rPr>
          <w:alias w:val="If"/>
          <w:tag w:val="13283408-842209747"/>
          <w:id w:val="842209747"/>
          <w:placeholder>
            <w:docPart w:val="640E75A159BA4A928234A5038AE4C02A"/>
          </w:placeholder>
          <w15:color w:val="0000FF"/>
          <w15:repeatingSection/>
        </w:sdtPr>
        <w:sdtEndPr/>
        <w:sdtContent>
          <w:sdt>
            <w:sdtPr>
              <w:rPr>
                <w:b/>
              </w:rPr>
              <w:id w:val="1157894145"/>
              <w:placeholder>
                <w:docPart w:val="DefaultPlaceholder_-1854013436"/>
              </w:placeholder>
              <w15:color w:val="0000FF"/>
              <w15:repeatingSectionItem/>
            </w:sdtPr>
            <w:sdtEndPr/>
            <w:sdtContent>
              <w:tr w:rsidR="00C414EB" w:rsidRPr="00FB4C7E" w14:paraId="7FA3B0C2" w14:textId="77777777" w:rsidTr="00B55A58">
                <w:trPr>
                  <w:trHeight w:val="176"/>
                </w:trPr>
                <w:tc>
                  <w:tcPr>
                    <w:tcW w:w="61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059A132A" w14:textId="77777777" w:rsidR="00C414EB" w:rsidRPr="00C03670" w:rsidRDefault="00C414EB" w:rsidP="002D5097">
                    <w:pPr>
                      <w:pStyle w:val="Centered"/>
                      <w:jc w:val="left"/>
                      <w:rPr>
                        <w:b/>
                      </w:rPr>
                    </w:pP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02DDD999" w14:textId="77777777" w:rsidR="00C414EB" w:rsidRPr="00C03670" w:rsidRDefault="00C414EB" w:rsidP="002D5097">
                    <w:pPr>
                      <w:pStyle w:val="Centered"/>
                      <w:jc w:val="left"/>
                      <w:rPr>
                        <w:b/>
                      </w:rPr>
                    </w:pPr>
                  </w:p>
                </w:tc>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13F183EC" w14:textId="77777777" w:rsidR="00C414EB" w:rsidRPr="00C03670" w:rsidRDefault="00C414EB" w:rsidP="002D5097">
                    <w:pPr>
                      <w:pStyle w:val="Centered"/>
                      <w:jc w:val="left"/>
                      <w:rPr>
                        <w:b/>
                      </w:rPr>
                    </w:pP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335EB733" w14:textId="77777777" w:rsidR="00C414EB" w:rsidRPr="00C03670" w:rsidRDefault="00C414EB" w:rsidP="002D5097">
                    <w:pPr>
                      <w:pStyle w:val="Centered"/>
                      <w:jc w:val="left"/>
                      <w:rPr>
                        <w:b/>
                      </w:rPr>
                    </w:pPr>
                  </w:p>
                </w:tc>
                <w:tc>
                  <w:tcPr>
                    <w:tcW w:w="70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53A6EE6D" w14:textId="77777777" w:rsidR="00C414EB" w:rsidRPr="00C03670" w:rsidRDefault="00C414EB" w:rsidP="002D5097">
                    <w:pPr>
                      <w:pStyle w:val="Centered"/>
                      <w:jc w:val="left"/>
                      <w:rPr>
                        <w:b/>
                      </w:rPr>
                    </w:pPr>
                  </w:p>
                </w:tc>
                <w:tc>
                  <w:tcPr>
                    <w:tcW w:w="71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4615AFB4" w14:textId="77777777" w:rsidR="00C414EB" w:rsidRPr="00C03670" w:rsidRDefault="00C414EB" w:rsidP="002D5097">
                    <w:pPr>
                      <w:pStyle w:val="Centered"/>
                      <w:jc w:val="left"/>
                      <w:rPr>
                        <w:b/>
                      </w:rPr>
                    </w:pPr>
                  </w:p>
                </w:tc>
                <w:tc>
                  <w:tcPr>
                    <w:tcW w:w="4877" w:type="dxa"/>
                    <w:gridSpan w:val="10"/>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490259A4" w14:textId="77777777" w:rsidR="00C414EB" w:rsidRPr="00FB4C7E" w:rsidRDefault="00C414EB" w:rsidP="00C734D4">
                    <w:pPr>
                      <w:pStyle w:val="FinePrint"/>
                    </w:pPr>
                  </w:p>
                </w:tc>
                <w:tc>
                  <w:tcPr>
                    <w:tcW w:w="923"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7A35CCD4" w14:textId="77777777" w:rsidR="00C414EB" w:rsidRPr="00C03670" w:rsidRDefault="00C414EB" w:rsidP="002D5097">
                    <w:pPr>
                      <w:pStyle w:val="Centered"/>
                      <w:jc w:val="left"/>
                      <w:rPr>
                        <w:b/>
                      </w:rPr>
                    </w:pPr>
                  </w:p>
                </w:tc>
                <w:tc>
                  <w:tcPr>
                    <w:tcW w:w="925"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7CFFE290" w14:textId="77777777" w:rsidR="00C414EB" w:rsidRPr="00C03670" w:rsidRDefault="00C414EB" w:rsidP="002D5097">
                    <w:pPr>
                      <w:pStyle w:val="Centered"/>
                      <w:jc w:val="left"/>
                      <w:rPr>
                        <w:b/>
                      </w:rPr>
                    </w:pPr>
                  </w:p>
                </w:tc>
              </w:tr>
              <w:tr w:rsidR="00C414EB" w:rsidRPr="00FB4C7E" w14:paraId="640A4B6F" w14:textId="77777777" w:rsidTr="00B55A58">
                <w:trPr>
                  <w:trHeight w:val="176"/>
                </w:trPr>
                <w:tc>
                  <w:tcPr>
                    <w:tcW w:w="61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45C10BD2" w14:textId="77777777" w:rsidR="00C414EB" w:rsidRPr="00C03670" w:rsidRDefault="00C414EB" w:rsidP="002D5097">
                    <w:pPr>
                      <w:pStyle w:val="Centered"/>
                      <w:jc w:val="left"/>
                      <w:rPr>
                        <w:b/>
                      </w:rPr>
                    </w:pP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19EF4F2F" w14:textId="77777777" w:rsidR="00C414EB" w:rsidRPr="00C03670" w:rsidRDefault="00C414EB" w:rsidP="002D5097">
                    <w:pPr>
                      <w:pStyle w:val="Centered"/>
                      <w:jc w:val="left"/>
                      <w:rPr>
                        <w:b/>
                      </w:rPr>
                    </w:pPr>
                  </w:p>
                </w:tc>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0CBD7407" w14:textId="77777777" w:rsidR="00C414EB" w:rsidRPr="00C03670" w:rsidRDefault="00C414EB" w:rsidP="002D5097">
                    <w:pPr>
                      <w:pStyle w:val="Centered"/>
                      <w:jc w:val="left"/>
                      <w:rPr>
                        <w:b/>
                      </w:rPr>
                    </w:pP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5B18DBA0" w14:textId="77777777" w:rsidR="00C414EB" w:rsidRPr="00C03670" w:rsidRDefault="00C414EB" w:rsidP="002D5097">
                    <w:pPr>
                      <w:pStyle w:val="Centered"/>
                      <w:jc w:val="left"/>
                      <w:rPr>
                        <w:b/>
                      </w:rPr>
                    </w:pPr>
                  </w:p>
                </w:tc>
                <w:tc>
                  <w:tcPr>
                    <w:tcW w:w="70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63AE73F9" w14:textId="77777777" w:rsidR="00C414EB" w:rsidRPr="00C03670" w:rsidRDefault="00C414EB" w:rsidP="002D5097">
                    <w:pPr>
                      <w:pStyle w:val="Centered"/>
                      <w:jc w:val="left"/>
                      <w:rPr>
                        <w:b/>
                      </w:rPr>
                    </w:pPr>
                  </w:p>
                </w:tc>
                <w:tc>
                  <w:tcPr>
                    <w:tcW w:w="71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36A3F20C" w14:textId="77777777" w:rsidR="00C414EB" w:rsidRPr="00C03670" w:rsidRDefault="00C414EB" w:rsidP="002D5097">
                    <w:pPr>
                      <w:pStyle w:val="Centered"/>
                      <w:jc w:val="left"/>
                      <w:rPr>
                        <w:b/>
                      </w:rPr>
                    </w:pPr>
                  </w:p>
                </w:tc>
                <w:tc>
                  <w:tcPr>
                    <w:tcW w:w="4877" w:type="dxa"/>
                    <w:gridSpan w:val="10"/>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4A8980FD" w14:textId="77777777" w:rsidR="00C414EB" w:rsidRPr="00FB4C7E" w:rsidRDefault="00C414EB" w:rsidP="00C734D4">
                    <w:pPr>
                      <w:pStyle w:val="FinePrint"/>
                    </w:pPr>
                  </w:p>
                </w:tc>
                <w:tc>
                  <w:tcPr>
                    <w:tcW w:w="923"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18264075" w14:textId="77777777" w:rsidR="00C414EB" w:rsidRPr="00C03670" w:rsidRDefault="00C414EB" w:rsidP="002D5097">
                    <w:pPr>
                      <w:pStyle w:val="Centered"/>
                      <w:jc w:val="left"/>
                      <w:rPr>
                        <w:b/>
                      </w:rPr>
                    </w:pPr>
                  </w:p>
                </w:tc>
                <w:tc>
                  <w:tcPr>
                    <w:tcW w:w="925"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0E83741E" w14:textId="77777777" w:rsidR="00C414EB" w:rsidRPr="00C03670" w:rsidRDefault="00C414EB" w:rsidP="002D5097">
                    <w:pPr>
                      <w:pStyle w:val="Centered"/>
                      <w:jc w:val="left"/>
                      <w:rPr>
                        <w:b/>
                      </w:rPr>
                    </w:pPr>
                  </w:p>
                </w:tc>
              </w:tr>
              <w:tr w:rsidR="00C414EB" w:rsidRPr="00FB4C7E" w14:paraId="08B98265" w14:textId="77777777" w:rsidTr="00B55A58">
                <w:trPr>
                  <w:trHeight w:val="176"/>
                </w:trPr>
                <w:tc>
                  <w:tcPr>
                    <w:tcW w:w="61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79FCC56D" w14:textId="77777777" w:rsidR="00C414EB" w:rsidRPr="00C03670" w:rsidRDefault="00C414EB" w:rsidP="002D5097">
                    <w:pPr>
                      <w:pStyle w:val="Centered"/>
                      <w:jc w:val="left"/>
                      <w:rPr>
                        <w:b/>
                      </w:rPr>
                    </w:pP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712EDA36" w14:textId="77777777" w:rsidR="00C414EB" w:rsidRPr="00C03670" w:rsidRDefault="00C414EB" w:rsidP="002D5097">
                    <w:pPr>
                      <w:pStyle w:val="Centered"/>
                      <w:jc w:val="left"/>
                      <w:rPr>
                        <w:b/>
                      </w:rPr>
                    </w:pPr>
                  </w:p>
                </w:tc>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2D762DF3" w14:textId="77777777" w:rsidR="00C414EB" w:rsidRPr="00C03670" w:rsidRDefault="00C414EB" w:rsidP="002D5097">
                    <w:pPr>
                      <w:pStyle w:val="Centered"/>
                      <w:jc w:val="left"/>
                      <w:rPr>
                        <w:b/>
                      </w:rPr>
                    </w:pP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29CD7F26" w14:textId="77777777" w:rsidR="00C414EB" w:rsidRPr="00C03670" w:rsidRDefault="00C414EB" w:rsidP="002D5097">
                    <w:pPr>
                      <w:pStyle w:val="Centered"/>
                      <w:jc w:val="left"/>
                      <w:rPr>
                        <w:b/>
                      </w:rPr>
                    </w:pPr>
                  </w:p>
                </w:tc>
                <w:tc>
                  <w:tcPr>
                    <w:tcW w:w="70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4B938D4D" w14:textId="77777777" w:rsidR="00C414EB" w:rsidRPr="00C03670" w:rsidRDefault="00C414EB" w:rsidP="002D5097">
                    <w:pPr>
                      <w:pStyle w:val="Centered"/>
                      <w:jc w:val="left"/>
                      <w:rPr>
                        <w:b/>
                      </w:rPr>
                    </w:pPr>
                  </w:p>
                </w:tc>
                <w:tc>
                  <w:tcPr>
                    <w:tcW w:w="71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76A09B29" w14:textId="77777777" w:rsidR="00C414EB" w:rsidRPr="00C03670" w:rsidRDefault="00C414EB" w:rsidP="002D5097">
                    <w:pPr>
                      <w:pStyle w:val="Centered"/>
                      <w:jc w:val="left"/>
                      <w:rPr>
                        <w:b/>
                      </w:rPr>
                    </w:pPr>
                  </w:p>
                </w:tc>
                <w:tc>
                  <w:tcPr>
                    <w:tcW w:w="4877" w:type="dxa"/>
                    <w:gridSpan w:val="10"/>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0A6D6C15" w14:textId="77777777" w:rsidR="00C414EB" w:rsidRPr="00D53F89" w:rsidRDefault="00402701" w:rsidP="00C734D4">
                    <w:pPr>
                      <w:pStyle w:val="FinePrint"/>
                      <w:rPr>
                        <w:sz w:val="16"/>
                        <w:szCs w:val="16"/>
                      </w:rPr>
                    </w:pPr>
                    <w:r w:rsidRPr="00D53F89">
                      <w:rPr>
                        <w:sz w:val="16"/>
                        <w:szCs w:val="16"/>
                      </w:rPr>
                      <w:t>SEE ATTACHED SUPLEMENT PAGE</w:t>
                    </w:r>
                  </w:p>
                </w:tc>
                <w:tc>
                  <w:tcPr>
                    <w:tcW w:w="923"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22D82298" w14:textId="77777777" w:rsidR="00C414EB" w:rsidRPr="00C03670" w:rsidRDefault="00C414EB" w:rsidP="002D5097">
                    <w:pPr>
                      <w:pStyle w:val="Centered"/>
                      <w:jc w:val="left"/>
                      <w:rPr>
                        <w:b/>
                      </w:rPr>
                    </w:pPr>
                  </w:p>
                </w:tc>
                <w:tc>
                  <w:tcPr>
                    <w:tcW w:w="925"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58B3E733" w14:textId="77777777" w:rsidR="00C414EB" w:rsidRPr="00C03670" w:rsidRDefault="00C414EB" w:rsidP="002D5097">
                    <w:pPr>
                      <w:pStyle w:val="Centered"/>
                      <w:jc w:val="left"/>
                      <w:rPr>
                        <w:b/>
                      </w:rPr>
                    </w:pPr>
                  </w:p>
                </w:tc>
              </w:tr>
              <w:tr w:rsidR="00C414EB" w:rsidRPr="00FB4C7E" w14:paraId="5684BC50" w14:textId="77777777" w:rsidTr="00B55A58">
                <w:trPr>
                  <w:trHeight w:val="176"/>
                </w:trPr>
                <w:tc>
                  <w:tcPr>
                    <w:tcW w:w="61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4FCC21A0" w14:textId="77777777" w:rsidR="00C414EB" w:rsidRPr="00C03670" w:rsidRDefault="00C414EB" w:rsidP="002D5097">
                    <w:pPr>
                      <w:pStyle w:val="Centered"/>
                      <w:jc w:val="left"/>
                      <w:rPr>
                        <w:b/>
                      </w:rPr>
                    </w:pP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6532D528" w14:textId="77777777" w:rsidR="00C414EB" w:rsidRPr="00C03670" w:rsidRDefault="00C414EB" w:rsidP="002D5097">
                    <w:pPr>
                      <w:pStyle w:val="Centered"/>
                      <w:jc w:val="left"/>
                      <w:rPr>
                        <w:b/>
                      </w:rPr>
                    </w:pPr>
                  </w:p>
                </w:tc>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6A285E28" w14:textId="77777777" w:rsidR="00C414EB" w:rsidRPr="00C03670" w:rsidRDefault="00C414EB" w:rsidP="002D5097">
                    <w:pPr>
                      <w:pStyle w:val="Centered"/>
                      <w:jc w:val="left"/>
                      <w:rPr>
                        <w:b/>
                      </w:rPr>
                    </w:pP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29B123B0" w14:textId="77777777" w:rsidR="00C414EB" w:rsidRPr="00C03670" w:rsidRDefault="00C414EB" w:rsidP="002D5097">
                    <w:pPr>
                      <w:pStyle w:val="Centered"/>
                      <w:jc w:val="left"/>
                      <w:rPr>
                        <w:b/>
                      </w:rPr>
                    </w:pPr>
                  </w:p>
                </w:tc>
                <w:tc>
                  <w:tcPr>
                    <w:tcW w:w="70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0BB2D3C8" w14:textId="77777777" w:rsidR="00C414EB" w:rsidRPr="00C03670" w:rsidRDefault="00C414EB" w:rsidP="002D5097">
                    <w:pPr>
                      <w:pStyle w:val="Centered"/>
                      <w:jc w:val="left"/>
                      <w:rPr>
                        <w:b/>
                      </w:rPr>
                    </w:pPr>
                  </w:p>
                </w:tc>
                <w:tc>
                  <w:tcPr>
                    <w:tcW w:w="71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66736603" w14:textId="77777777" w:rsidR="00C414EB" w:rsidRPr="00C03670" w:rsidRDefault="00C414EB" w:rsidP="002D5097">
                    <w:pPr>
                      <w:pStyle w:val="Centered"/>
                      <w:jc w:val="left"/>
                      <w:rPr>
                        <w:b/>
                      </w:rPr>
                    </w:pPr>
                  </w:p>
                </w:tc>
                <w:tc>
                  <w:tcPr>
                    <w:tcW w:w="4877" w:type="dxa"/>
                    <w:gridSpan w:val="10"/>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741D706E" w14:textId="77777777" w:rsidR="00C414EB" w:rsidRPr="00FB4C7E" w:rsidRDefault="00C414EB" w:rsidP="00C734D4">
                    <w:pPr>
                      <w:pStyle w:val="FinePrint"/>
                    </w:pPr>
                  </w:p>
                </w:tc>
                <w:tc>
                  <w:tcPr>
                    <w:tcW w:w="923"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286F2905" w14:textId="77777777" w:rsidR="00C414EB" w:rsidRPr="00C03670" w:rsidRDefault="00C414EB" w:rsidP="002D5097">
                    <w:pPr>
                      <w:pStyle w:val="Centered"/>
                      <w:jc w:val="left"/>
                      <w:rPr>
                        <w:b/>
                      </w:rPr>
                    </w:pPr>
                  </w:p>
                </w:tc>
                <w:tc>
                  <w:tcPr>
                    <w:tcW w:w="925"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4B855E70" w14:textId="77777777" w:rsidR="00C414EB" w:rsidRPr="00C03670" w:rsidRDefault="00C414EB" w:rsidP="002D5097">
                    <w:pPr>
                      <w:pStyle w:val="Centered"/>
                      <w:jc w:val="left"/>
                      <w:rPr>
                        <w:b/>
                      </w:rPr>
                    </w:pPr>
                  </w:p>
                </w:tc>
              </w:tr>
              <w:tr w:rsidR="00C414EB" w:rsidRPr="00FB4C7E" w14:paraId="08D52AC8" w14:textId="77777777" w:rsidTr="00B55A58">
                <w:trPr>
                  <w:trHeight w:val="176"/>
                </w:trPr>
                <w:tc>
                  <w:tcPr>
                    <w:tcW w:w="61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3D3929CC" w14:textId="77777777" w:rsidR="00C414EB" w:rsidRPr="00C03670" w:rsidRDefault="00C414EB" w:rsidP="002D5097">
                    <w:pPr>
                      <w:pStyle w:val="Centered"/>
                      <w:jc w:val="left"/>
                      <w:rPr>
                        <w:b/>
                      </w:rPr>
                    </w:pP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55053DB1" w14:textId="77777777" w:rsidR="00C414EB" w:rsidRPr="00C03670" w:rsidRDefault="00C414EB" w:rsidP="002D5097">
                    <w:pPr>
                      <w:pStyle w:val="Centered"/>
                      <w:jc w:val="left"/>
                      <w:rPr>
                        <w:b/>
                      </w:rPr>
                    </w:pPr>
                  </w:p>
                </w:tc>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451C8D30" w14:textId="77777777" w:rsidR="00C414EB" w:rsidRPr="00C03670" w:rsidRDefault="00C414EB" w:rsidP="002D5097">
                    <w:pPr>
                      <w:pStyle w:val="Centered"/>
                      <w:jc w:val="left"/>
                      <w:rPr>
                        <w:b/>
                      </w:rPr>
                    </w:pP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736134C3" w14:textId="77777777" w:rsidR="00C414EB" w:rsidRPr="00C03670" w:rsidRDefault="00C414EB" w:rsidP="002D5097">
                    <w:pPr>
                      <w:pStyle w:val="Centered"/>
                      <w:jc w:val="left"/>
                      <w:rPr>
                        <w:b/>
                      </w:rPr>
                    </w:pPr>
                  </w:p>
                </w:tc>
                <w:tc>
                  <w:tcPr>
                    <w:tcW w:w="70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7332243C" w14:textId="77777777" w:rsidR="00C414EB" w:rsidRPr="00C03670" w:rsidRDefault="00C414EB" w:rsidP="002D5097">
                    <w:pPr>
                      <w:pStyle w:val="Centered"/>
                      <w:jc w:val="left"/>
                      <w:rPr>
                        <w:b/>
                      </w:rPr>
                    </w:pPr>
                  </w:p>
                </w:tc>
                <w:tc>
                  <w:tcPr>
                    <w:tcW w:w="71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65A4F453" w14:textId="77777777" w:rsidR="00C414EB" w:rsidRPr="00C03670" w:rsidRDefault="00C414EB" w:rsidP="002D5097">
                    <w:pPr>
                      <w:pStyle w:val="Centered"/>
                      <w:jc w:val="left"/>
                      <w:rPr>
                        <w:b/>
                      </w:rPr>
                    </w:pPr>
                  </w:p>
                </w:tc>
                <w:tc>
                  <w:tcPr>
                    <w:tcW w:w="4877" w:type="dxa"/>
                    <w:gridSpan w:val="10"/>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043E0EF7" w14:textId="77777777" w:rsidR="00C414EB" w:rsidRPr="00FB4C7E" w:rsidRDefault="00C414EB" w:rsidP="00C734D4">
                    <w:pPr>
                      <w:pStyle w:val="FinePrint"/>
                    </w:pPr>
                  </w:p>
                </w:tc>
                <w:tc>
                  <w:tcPr>
                    <w:tcW w:w="923"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5BD0C20A" w14:textId="77777777" w:rsidR="00C414EB" w:rsidRPr="00C03670" w:rsidRDefault="00C414EB" w:rsidP="002D5097">
                    <w:pPr>
                      <w:pStyle w:val="Centered"/>
                      <w:jc w:val="left"/>
                      <w:rPr>
                        <w:b/>
                      </w:rPr>
                    </w:pPr>
                  </w:p>
                </w:tc>
                <w:tc>
                  <w:tcPr>
                    <w:tcW w:w="925"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72B0EF31" w14:textId="77777777" w:rsidR="00C414EB" w:rsidRPr="00C03670" w:rsidRDefault="00C414EB" w:rsidP="002D5097">
                    <w:pPr>
                      <w:pStyle w:val="Centered"/>
                      <w:jc w:val="left"/>
                      <w:rPr>
                        <w:b/>
                      </w:rPr>
                    </w:pPr>
                  </w:p>
                </w:tc>
              </w:tr>
            </w:sdtContent>
          </w:sdt>
        </w:sdtContent>
      </w:sdt>
      <w:tr w:rsidR="003F4422" w:rsidRPr="00FB4C7E" w14:paraId="7E1D0A80" w14:textId="77777777" w:rsidTr="003D7949">
        <w:trPr>
          <w:trHeight w:val="288"/>
        </w:trPr>
        <w:sdt>
          <w:sdtPr>
            <w:alias w:val="SummaryField"/>
            <w:tag w:val="13283408-1831249868"/>
            <w:id w:val="1831249868"/>
            <w:placeholder>
              <w:docPart w:val="9CF79AAACC8B47FCAD7D39AFD392FAD8"/>
            </w:placeholder>
          </w:sdtPr>
          <w:sdtEndPr/>
          <w:sdtContent>
            <w:tc>
              <w:tcPr>
                <w:tcW w:w="61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74D6F76C" w14:textId="77777777" w:rsidR="003F4422" w:rsidRPr="00FB4C7E" w:rsidRDefault="002E7538" w:rsidP="00F260BE">
                <w:pPr>
                  <w:jc w:val="center"/>
                </w:pPr>
                <w:proofErr w:type="spellStart"/>
                <w:r>
                  <w:t>SumHandling</w:t>
                </w:r>
                <w:proofErr w:type="spellEnd"/>
              </w:p>
            </w:tc>
          </w:sdtContent>
        </w:sdt>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tcPr>
          <w:p w14:paraId="75DECFFC" w14:textId="77777777" w:rsidR="003F4422" w:rsidRPr="00FB4C7E" w:rsidRDefault="003F4422" w:rsidP="00F260BE">
            <w:pPr>
              <w:jc w:val="center"/>
            </w:pPr>
          </w:p>
        </w:tc>
        <w:sdt>
          <w:sdtPr>
            <w:alias w:val="SummaryField"/>
            <w:tag w:val="13283408-462393212"/>
            <w:id w:val="462393212"/>
            <w:placeholder>
              <w:docPart w:val="DBDD53330E4A4C089EB8DDFA8F46E8AD"/>
            </w:placeholder>
          </w:sdtPr>
          <w:sdtEndPr/>
          <w:sdtContent>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7FDDEA28" w14:textId="77777777" w:rsidR="003F4422" w:rsidRPr="00FB4C7E" w:rsidRDefault="002E7538" w:rsidP="00F260BE">
                <w:pPr>
                  <w:jc w:val="center"/>
                </w:pPr>
                <w:proofErr w:type="spellStart"/>
                <w:r>
                  <w:t>SumPackages</w:t>
                </w:r>
                <w:proofErr w:type="spellEnd"/>
              </w:p>
            </w:tc>
          </w:sdtContent>
        </w:sdt>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tcPr>
          <w:p w14:paraId="7F6D0B38" w14:textId="77777777" w:rsidR="003F4422" w:rsidRPr="00FB4C7E" w:rsidRDefault="003F4422" w:rsidP="00F260BE">
            <w:pPr>
              <w:jc w:val="center"/>
            </w:pPr>
          </w:p>
        </w:tc>
        <w:sdt>
          <w:sdtPr>
            <w:alias w:val="SummaryField"/>
            <w:tag w:val="13283408-75095627"/>
            <w:id w:val="75095627"/>
            <w:placeholder>
              <w:docPart w:val="F0EEBA7A9C6C4A5DA0AC154B687FCB1E"/>
            </w:placeholder>
          </w:sdtPr>
          <w:sdtEndPr/>
          <w:sdtContent>
            <w:tc>
              <w:tcPr>
                <w:tcW w:w="707"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left w:w="0" w:type="dxa"/>
                  <w:right w:w="57" w:type="dxa"/>
                </w:tcMar>
                <w:vAlign w:val="center"/>
              </w:tcPr>
              <w:p w14:paraId="15546BF1" w14:textId="77777777" w:rsidR="003F4422" w:rsidRPr="00FB4C7E" w:rsidRDefault="002E7538" w:rsidP="002E7538">
                <w:pPr>
                  <w:jc w:val="right"/>
                </w:pPr>
                <w:r>
                  <w:t xml:space="preserve">Sum </w:t>
                </w:r>
                <w:proofErr w:type="spellStart"/>
                <w:r>
                  <w:t>NetWeight</w:t>
                </w:r>
                <w:proofErr w:type="spellEnd"/>
              </w:p>
            </w:tc>
          </w:sdtContent>
        </w:sdt>
        <w:tc>
          <w:tcPr>
            <w:tcW w:w="71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tcPr>
          <w:p w14:paraId="62BDB51F" w14:textId="77777777" w:rsidR="003F4422" w:rsidRPr="00FB4C7E" w:rsidRDefault="003F4422" w:rsidP="003F4422"/>
        </w:tc>
        <w:tc>
          <w:tcPr>
            <w:tcW w:w="4877" w:type="dxa"/>
            <w:gridSpan w:val="10"/>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22DA456C" w14:textId="77777777" w:rsidR="003F4422" w:rsidRPr="00C03670" w:rsidRDefault="003F4422" w:rsidP="003F4422">
            <w:pPr>
              <w:rPr>
                <w:b/>
              </w:rPr>
            </w:pPr>
            <w:r w:rsidRPr="00C03670">
              <w:rPr>
                <w:b/>
              </w:rPr>
              <w:t>Grand Total</w:t>
            </w:r>
          </w:p>
        </w:tc>
        <w:tc>
          <w:tcPr>
            <w:tcW w:w="923"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tcPr>
          <w:p w14:paraId="2AA60DF0" w14:textId="77777777" w:rsidR="003F4422" w:rsidRPr="00FB4C7E" w:rsidRDefault="003F4422" w:rsidP="003F4422"/>
        </w:tc>
        <w:tc>
          <w:tcPr>
            <w:tcW w:w="925"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vAlign w:val="center"/>
          </w:tcPr>
          <w:p w14:paraId="3F717186" w14:textId="77777777" w:rsidR="003F4422" w:rsidRPr="00FB4C7E" w:rsidRDefault="003F4422" w:rsidP="003F4422">
            <w:pPr>
              <w:pStyle w:val="Centered"/>
            </w:pPr>
          </w:p>
        </w:tc>
      </w:tr>
      <w:tr w:rsidR="003F4422" w:rsidRPr="00FB4C7E" w14:paraId="74853EDC" w14:textId="77777777" w:rsidTr="00B55A58">
        <w:trPr>
          <w:trHeight w:val="176"/>
        </w:trPr>
        <w:tc>
          <w:tcPr>
            <w:tcW w:w="5826" w:type="dxa"/>
            <w:gridSpan w:val="10"/>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72" w:type="dxa"/>
              <w:bottom w:w="72" w:type="dxa"/>
            </w:tcMar>
          </w:tcPr>
          <w:p w14:paraId="3B28D520" w14:textId="77777777" w:rsidR="003F4422" w:rsidRPr="00FB4C7E" w:rsidRDefault="003F4422" w:rsidP="003F4422">
            <w:pPr>
              <w:pStyle w:val="FinePrint"/>
            </w:pPr>
            <w:r w:rsidRPr="00FB4C7E">
              <w:t>Where the rate is dependent on value, shippers are required to state specifically in writing the agreed or declared value of the property as follows: “The agreed or declared value of the property is specifically stated by the shipper to be not exceeding</w:t>
            </w:r>
            <w:r w:rsidRPr="009C4A98">
              <w:rPr>
                <w:rStyle w:val="LinesChar"/>
              </w:rPr>
              <w:t xml:space="preserve"> ___________</w:t>
            </w:r>
            <w:r>
              <w:rPr>
                <w:rStyle w:val="LinesChar"/>
              </w:rPr>
              <w:t>__</w:t>
            </w:r>
            <w:r w:rsidRPr="009C4A98">
              <w:rPr>
                <w:rStyle w:val="LinesChar"/>
              </w:rPr>
              <w:t>__</w:t>
            </w:r>
            <w:r w:rsidRPr="00FB4C7E">
              <w:t xml:space="preserve"> per </w:t>
            </w:r>
            <w:r>
              <w:rPr>
                <w:rStyle w:val="LinesChar"/>
              </w:rPr>
              <w:t>_</w:t>
            </w:r>
            <w:r w:rsidRPr="009C4A98">
              <w:rPr>
                <w:rStyle w:val="LinesChar"/>
              </w:rPr>
              <w:t>______________</w:t>
            </w:r>
            <w:r w:rsidRPr="00FB4C7E">
              <w:t>.</w:t>
            </w:r>
          </w:p>
        </w:tc>
        <w:tc>
          <w:tcPr>
            <w:tcW w:w="4975" w:type="dxa"/>
            <w:gridSpan w:val="10"/>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72" w:type="dxa"/>
              <w:bottom w:w="72" w:type="dxa"/>
            </w:tcMar>
            <w:vAlign w:val="center"/>
          </w:tcPr>
          <w:p w14:paraId="2884F395" w14:textId="77777777" w:rsidR="003F4422" w:rsidRPr="00FB4C7E" w:rsidRDefault="003F4422" w:rsidP="003F4422">
            <w:pPr>
              <w:pStyle w:val="Heading4"/>
              <w:tabs>
                <w:tab w:val="right" w:leader="underscore" w:pos="3086"/>
              </w:tabs>
            </w:pPr>
            <w:r w:rsidRPr="00FB4C7E">
              <w:t>COD Amount: $</w:t>
            </w:r>
            <w:r>
              <w:t xml:space="preserve"> </w:t>
            </w:r>
            <w:r>
              <w:rPr>
                <w:rStyle w:val="LinesChar"/>
              </w:rPr>
              <w:tab/>
            </w:r>
          </w:p>
          <w:p w14:paraId="0F81757F" w14:textId="78997F84" w:rsidR="003F4422" w:rsidRPr="00FB4C7E" w:rsidRDefault="003F4422" w:rsidP="003F4422">
            <w:pPr>
              <w:pStyle w:val="Terms"/>
            </w:pPr>
            <w:r>
              <w:t>F</w:t>
            </w:r>
            <w:r w:rsidRPr="00FB4C7E">
              <w:t>ee terms: Collect</w:t>
            </w:r>
            <w:r>
              <w:t xml:space="preserve"> </w:t>
            </w:r>
            <w:r w:rsidR="00EB11B6">
              <w:rPr>
                <w:rStyle w:val="CheckBoxChar"/>
                <w:rFonts w:eastAsiaTheme="minorHAnsi"/>
              </w:rPr>
              <w:sym w:font="Wingdings 2" w:char="F0A3"/>
            </w:r>
            <w:r w:rsidRPr="00FB4C7E">
              <w:t xml:space="preserve"> </w:t>
            </w:r>
            <w:r>
              <w:t xml:space="preserve">    </w:t>
            </w:r>
            <w:r w:rsidRPr="00FB4C7E">
              <w:t>Prepaid</w:t>
            </w:r>
            <w:r>
              <w:t xml:space="preserve"> </w:t>
            </w:r>
            <w:r w:rsidR="00EB11B6">
              <w:rPr>
                <w:rStyle w:val="CheckBoxChar"/>
                <w:rFonts w:eastAsiaTheme="minorHAnsi"/>
              </w:rPr>
              <w:sym w:font="Wingdings 2" w:char="F0A3"/>
            </w:r>
            <w:r w:rsidRPr="00FB4C7E">
              <w:t xml:space="preserve"> </w:t>
            </w:r>
            <w:r>
              <w:t xml:space="preserve">  </w:t>
            </w:r>
            <w:r w:rsidRPr="00FB4C7E">
              <w:t>Customer check acceptable</w:t>
            </w:r>
            <w:r>
              <w:t xml:space="preserve"> </w:t>
            </w:r>
            <w:r w:rsidR="00EB11B6">
              <w:rPr>
                <w:rStyle w:val="CheckBoxChar"/>
                <w:rFonts w:eastAsiaTheme="minorHAnsi"/>
              </w:rPr>
              <w:sym w:font="Wingdings 2" w:char="F0A3"/>
            </w:r>
          </w:p>
        </w:tc>
      </w:tr>
      <w:tr w:rsidR="003F4422" w:rsidRPr="00FB4C7E" w14:paraId="669475DC" w14:textId="77777777" w:rsidTr="00B55A58">
        <w:trPr>
          <w:trHeight w:val="216"/>
        </w:trPr>
        <w:tc>
          <w:tcPr>
            <w:tcW w:w="10801" w:type="dxa"/>
            <w:gridSpan w:val="20"/>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vAlign w:val="center"/>
          </w:tcPr>
          <w:p w14:paraId="36C960D4" w14:textId="77777777" w:rsidR="003F4422" w:rsidRPr="009152A8" w:rsidRDefault="003F4422" w:rsidP="003F4422">
            <w:pPr>
              <w:pStyle w:val="Heading5"/>
            </w:pPr>
            <w:r w:rsidRPr="009152A8">
              <w:t>Note: Liability limitation for loss or damage in this shipment may be applicable. See 49 USC § 14706(c</w:t>
            </w:r>
            <w:proofErr w:type="gramStart"/>
            <w:r w:rsidRPr="009152A8">
              <w:t>)(</w:t>
            </w:r>
            <w:proofErr w:type="gramEnd"/>
            <w:r w:rsidRPr="009152A8">
              <w:t>1)(A) and (B).</w:t>
            </w:r>
          </w:p>
        </w:tc>
      </w:tr>
      <w:tr w:rsidR="003F4422" w:rsidRPr="00FB4C7E" w14:paraId="54150836" w14:textId="77777777" w:rsidTr="00B55A58">
        <w:trPr>
          <w:trHeight w:val="720"/>
        </w:trPr>
        <w:tc>
          <w:tcPr>
            <w:tcW w:w="4764" w:type="dxa"/>
            <w:gridSpan w:val="8"/>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vAlign w:val="center"/>
          </w:tcPr>
          <w:p w14:paraId="687A78BF" w14:textId="77777777" w:rsidR="003F4422" w:rsidRPr="00FB4C7E" w:rsidRDefault="003F4422" w:rsidP="003F4422">
            <w:pPr>
              <w:pStyle w:val="FinePrint"/>
            </w:pPr>
            <w:r w:rsidRPr="00FB4C7E">
              <w:t>Received, subject to individually determined rates or contracts that have been agreed upon in writing between the carrier and shipper, if applicable, otherwise to the rates, classifications</w:t>
            </w:r>
            <w:r>
              <w:t>,</w:t>
            </w:r>
            <w:r w:rsidRPr="00FB4C7E">
              <w:t xml:space="preserve"> and rules that have been established by the carrier and are available to the shipper, on request, and to all applicable state and federal regulations.</w:t>
            </w:r>
          </w:p>
        </w:tc>
        <w:tc>
          <w:tcPr>
            <w:tcW w:w="6037" w:type="dxa"/>
            <w:gridSpan w:val="1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vAlign w:val="center"/>
          </w:tcPr>
          <w:p w14:paraId="3D7732F2" w14:textId="77777777" w:rsidR="003F4422" w:rsidRDefault="003F4422" w:rsidP="003F4422">
            <w:r w:rsidRPr="00FB4C7E">
              <w:t xml:space="preserve">The carrier shall not make delivery of this shipment without payment of </w:t>
            </w:r>
            <w:r>
              <w:t xml:space="preserve">charges </w:t>
            </w:r>
            <w:r w:rsidRPr="00FB4C7E">
              <w:t xml:space="preserve">and all other lawful </w:t>
            </w:r>
            <w:r>
              <w:t>fees</w:t>
            </w:r>
            <w:r w:rsidRPr="00FB4C7E">
              <w:t>.</w:t>
            </w:r>
          </w:p>
          <w:p w14:paraId="20EA358C" w14:textId="77777777" w:rsidR="003F4422" w:rsidRPr="00FB4C7E" w:rsidRDefault="003F4422" w:rsidP="003F4422">
            <w:pPr>
              <w:pStyle w:val="ShipperSignature"/>
              <w:tabs>
                <w:tab w:val="right" w:leader="underscore" w:pos="5962"/>
              </w:tabs>
            </w:pPr>
            <w:r w:rsidRPr="00A06691">
              <w:t>Shipper Signature</w:t>
            </w:r>
            <w:r>
              <w:t xml:space="preserve">  </w:t>
            </w:r>
            <w:r w:rsidRPr="009152A8">
              <w:tab/>
            </w:r>
          </w:p>
        </w:tc>
      </w:tr>
      <w:tr w:rsidR="008D41E1" w:rsidRPr="00FB4C7E" w14:paraId="7C295007" w14:textId="77777777" w:rsidTr="008D41E1">
        <w:trPr>
          <w:trHeight w:val="397"/>
        </w:trPr>
        <w:tc>
          <w:tcPr>
            <w:tcW w:w="3364" w:type="dxa"/>
            <w:gridSpan w:val="5"/>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686B1B99" w14:textId="38D79A4A" w:rsidR="008D41E1" w:rsidRPr="00FB4C7E" w:rsidRDefault="008D41E1" w:rsidP="008D41E1">
            <w:pPr>
              <w:pStyle w:val="Signatureheading"/>
            </w:pPr>
            <w:r w:rsidRPr="00FB4C7E">
              <w:t>Shipper Signature/Date</w:t>
            </w:r>
          </w:p>
        </w:tc>
        <w:tc>
          <w:tcPr>
            <w:tcW w:w="1400" w:type="dxa"/>
            <w:gridSpan w:val="3"/>
            <w:vMerge w:val="restart"/>
            <w:tcBorders>
              <w:top w:val="single" w:sz="4" w:space="0" w:color="7F7F7F" w:themeColor="text1" w:themeTint="80"/>
              <w:left w:val="single" w:sz="4" w:space="0" w:color="7F7F7F" w:themeColor="text1" w:themeTint="80"/>
              <w:right w:val="single" w:sz="4" w:space="0" w:color="7F7F7F" w:themeColor="text1" w:themeTint="80"/>
            </w:tcBorders>
            <w:shd w:val="clear" w:color="auto" w:fill="auto"/>
            <w:tcMar>
              <w:top w:w="43" w:type="dxa"/>
              <w:bottom w:w="43" w:type="dxa"/>
            </w:tcMar>
          </w:tcPr>
          <w:p w14:paraId="700E9C6A" w14:textId="77777777" w:rsidR="008D41E1" w:rsidRPr="00FB4C7E" w:rsidRDefault="008D41E1" w:rsidP="003F4422">
            <w:pPr>
              <w:pStyle w:val="Heading4"/>
            </w:pPr>
            <w:r w:rsidRPr="00FB4C7E">
              <w:t>Trailer Loaded:</w:t>
            </w:r>
          </w:p>
          <w:p w14:paraId="7B93748F" w14:textId="77777777" w:rsidR="008D41E1" w:rsidRPr="00FB4C7E" w:rsidRDefault="00012FAF" w:rsidP="003F4422">
            <w:sdt>
              <w:sdtPr>
                <w:alias w:val="If"/>
                <w:tag w:val="13283408-805131769"/>
                <w:id w:val="805131769"/>
                <w:placeholder>
                  <w:docPart w:val="A1DDFDDA1A994E7FAAE15105C750FE09"/>
                </w:placeholder>
                <w15:color w:val="0000FF"/>
              </w:sdtPr>
              <w:sdtEndPr>
                <w:rPr>
                  <w:rStyle w:val="CheckBoxChar"/>
                  <w:rFonts w:ascii="Wingdings" w:hAnsi="Wingdings"/>
                  <w:color w:val="333333"/>
                </w:rPr>
              </w:sdtEndPr>
              <w:sdtContent>
                <w:r w:rsidR="008D41E1">
                  <w:rPr>
                    <w:rStyle w:val="CheckBoxChar"/>
                  </w:rPr>
                  <w:sym w:font="Wingdings 2" w:char="F0A3"/>
                </w:r>
              </w:sdtContent>
            </w:sdt>
            <w:sdt>
              <w:sdtPr>
                <w:alias w:val="If"/>
                <w:tag w:val="13283408-2437855096"/>
                <w:id w:val="-1857112200"/>
                <w:placeholder>
                  <w:docPart w:val="E3DEE5FA926B47859C022511C0DE540F"/>
                </w:placeholder>
                <w15:color w:val="0000FF"/>
              </w:sdtPr>
              <w:sdtEndPr>
                <w:rPr>
                  <w:rStyle w:val="CheckBoxChar"/>
                  <w:rFonts w:ascii="Wingdings" w:hAnsi="Wingdings"/>
                  <w:color w:val="333333"/>
                </w:rPr>
              </w:sdtEndPr>
              <w:sdtContent>
                <w:r w:rsidR="008D41E1">
                  <w:rPr>
                    <w:rStyle w:val="CheckBoxChar"/>
                  </w:rPr>
                  <w:sym w:font="Wingdings 2" w:char="F053"/>
                </w:r>
              </w:sdtContent>
            </w:sdt>
            <w:r w:rsidR="008D41E1" w:rsidRPr="00FB4C7E">
              <w:t xml:space="preserve"> By shipper</w:t>
            </w:r>
          </w:p>
          <w:p w14:paraId="62EB7B12" w14:textId="77777777" w:rsidR="008D41E1" w:rsidRPr="00FB4C7E" w:rsidRDefault="00012FAF" w:rsidP="003F4422">
            <w:sdt>
              <w:sdtPr>
                <w:alias w:val="If"/>
                <w:tag w:val="13283408-3296087823"/>
                <w:id w:val="-998879473"/>
                <w:placeholder>
                  <w:docPart w:val="296FF70841C64C0899B6F2A5D1BF34BB"/>
                </w:placeholder>
                <w15:color w:val="0000FF"/>
              </w:sdtPr>
              <w:sdtEndPr>
                <w:rPr>
                  <w:rStyle w:val="CheckBoxChar"/>
                  <w:rFonts w:ascii="Wingdings" w:hAnsi="Wingdings"/>
                  <w:color w:val="333333"/>
                </w:rPr>
              </w:sdtEndPr>
              <w:sdtContent>
                <w:r w:rsidR="008D41E1">
                  <w:rPr>
                    <w:rStyle w:val="CheckBoxChar"/>
                  </w:rPr>
                  <w:sym w:font="Wingdings 2" w:char="F0A3"/>
                </w:r>
              </w:sdtContent>
            </w:sdt>
            <w:sdt>
              <w:sdtPr>
                <w:alias w:val="If"/>
                <w:tag w:val="13283408-1497221445"/>
                <w:id w:val="1497221445"/>
                <w:placeholder>
                  <w:docPart w:val="15F5677E7C454E80A7611A80AA942205"/>
                </w:placeholder>
                <w15:color w:val="0000FF"/>
              </w:sdtPr>
              <w:sdtEndPr>
                <w:rPr>
                  <w:rStyle w:val="CheckBoxChar"/>
                  <w:rFonts w:ascii="Wingdings" w:hAnsi="Wingdings"/>
                  <w:color w:val="333333"/>
                </w:rPr>
              </w:sdtEndPr>
              <w:sdtContent>
                <w:r w:rsidR="008D41E1">
                  <w:rPr>
                    <w:rStyle w:val="CheckBoxChar"/>
                  </w:rPr>
                  <w:sym w:font="Wingdings 2" w:char="F053"/>
                </w:r>
              </w:sdtContent>
            </w:sdt>
            <w:r w:rsidR="008D41E1" w:rsidRPr="00FB4C7E">
              <w:t xml:space="preserve"> By driver</w:t>
            </w:r>
          </w:p>
        </w:tc>
        <w:tc>
          <w:tcPr>
            <w:tcW w:w="2713" w:type="dxa"/>
            <w:gridSpan w:val="7"/>
            <w:vMerge w:val="restart"/>
            <w:tcBorders>
              <w:top w:val="single" w:sz="4" w:space="0" w:color="7F7F7F" w:themeColor="text1" w:themeTint="80"/>
              <w:left w:val="single" w:sz="4" w:space="0" w:color="7F7F7F" w:themeColor="text1" w:themeTint="80"/>
              <w:right w:val="single" w:sz="4" w:space="0" w:color="7F7F7F" w:themeColor="text1" w:themeTint="80"/>
            </w:tcBorders>
            <w:shd w:val="clear" w:color="auto" w:fill="auto"/>
            <w:tcMar>
              <w:top w:w="43" w:type="dxa"/>
              <w:bottom w:w="43" w:type="dxa"/>
            </w:tcMar>
          </w:tcPr>
          <w:p w14:paraId="7EDD5BBE" w14:textId="77777777" w:rsidR="008D41E1" w:rsidRPr="00FB4C7E" w:rsidRDefault="008D41E1" w:rsidP="003F4422">
            <w:pPr>
              <w:pStyle w:val="Heading4"/>
            </w:pPr>
            <w:r w:rsidRPr="00FB4C7E">
              <w:t>Freight Counted:</w:t>
            </w:r>
          </w:p>
          <w:p w14:paraId="0D15920B" w14:textId="77777777" w:rsidR="008D41E1" w:rsidRPr="00FB4C7E" w:rsidRDefault="00012FAF" w:rsidP="003F4422">
            <w:sdt>
              <w:sdtPr>
                <w:alias w:val="If"/>
                <w:tag w:val="13283408-224809087"/>
                <w:id w:val="224809087"/>
                <w:placeholder>
                  <w:docPart w:val="2C1F9C44AA3745C18F826608C48D144A"/>
                </w:placeholder>
                <w15:color w:val="0000FF"/>
              </w:sdtPr>
              <w:sdtEndPr>
                <w:rPr>
                  <w:rStyle w:val="CheckBoxChar"/>
                  <w:rFonts w:ascii="Wingdings" w:hAnsi="Wingdings"/>
                  <w:color w:val="333333"/>
                </w:rPr>
              </w:sdtEndPr>
              <w:sdtContent>
                <w:r w:rsidR="008D41E1">
                  <w:rPr>
                    <w:rStyle w:val="CheckBoxChar"/>
                  </w:rPr>
                  <w:sym w:font="Wingdings 2" w:char="F0A3"/>
                </w:r>
              </w:sdtContent>
            </w:sdt>
            <w:sdt>
              <w:sdtPr>
                <w:alias w:val="If"/>
                <w:tag w:val="13283408-2016109240"/>
                <w:id w:val="2016109240"/>
                <w:placeholder>
                  <w:docPart w:val="962337BF396543AFA0F550E7B4F4D02C"/>
                </w:placeholder>
                <w15:color w:val="0000FF"/>
              </w:sdtPr>
              <w:sdtEndPr>
                <w:rPr>
                  <w:rStyle w:val="CheckBoxChar"/>
                  <w:rFonts w:ascii="Wingdings" w:hAnsi="Wingdings"/>
                  <w:color w:val="333333"/>
                </w:rPr>
              </w:sdtEndPr>
              <w:sdtContent>
                <w:r w:rsidR="008D41E1">
                  <w:rPr>
                    <w:rStyle w:val="CheckBoxChar"/>
                  </w:rPr>
                  <w:sym w:font="Wingdings 2" w:char="F053"/>
                </w:r>
              </w:sdtContent>
            </w:sdt>
            <w:r w:rsidR="008D41E1" w:rsidRPr="00FB4C7E">
              <w:t xml:space="preserve"> By shipper</w:t>
            </w:r>
          </w:p>
          <w:p w14:paraId="0F9079F4" w14:textId="77777777" w:rsidR="008D41E1" w:rsidRPr="00FB4C7E" w:rsidRDefault="00012FAF" w:rsidP="003F4422">
            <w:sdt>
              <w:sdtPr>
                <w:alias w:val="If"/>
                <w:tag w:val="13283408-1930775302"/>
                <w:id w:val="1930775302"/>
                <w:placeholder>
                  <w:docPart w:val="3836D4A9745D4A55BAC6F1B92E4F6E99"/>
                </w:placeholder>
                <w15:color w:val="0000FF"/>
              </w:sdtPr>
              <w:sdtEndPr>
                <w:rPr>
                  <w:rStyle w:val="CheckBoxChar"/>
                  <w:rFonts w:ascii="Wingdings" w:hAnsi="Wingdings"/>
                  <w:color w:val="333333"/>
                </w:rPr>
              </w:sdtEndPr>
              <w:sdtContent>
                <w:r w:rsidR="008D41E1">
                  <w:rPr>
                    <w:rStyle w:val="CheckBoxChar"/>
                  </w:rPr>
                  <w:sym w:font="Wingdings 2" w:char="F0A3"/>
                </w:r>
              </w:sdtContent>
            </w:sdt>
            <w:sdt>
              <w:sdtPr>
                <w:alias w:val="If"/>
                <w:tag w:val="13283408-2085408729"/>
                <w:id w:val="2085408729"/>
                <w:placeholder>
                  <w:docPart w:val="8B1F51AFE2044C06938F297945C0C8A0"/>
                </w:placeholder>
                <w15:color w:val="0000FF"/>
              </w:sdtPr>
              <w:sdtEndPr>
                <w:rPr>
                  <w:rStyle w:val="CheckBoxChar"/>
                  <w:rFonts w:ascii="Wingdings" w:hAnsi="Wingdings"/>
                  <w:color w:val="333333"/>
                </w:rPr>
              </w:sdtEndPr>
              <w:sdtContent>
                <w:r w:rsidR="008D41E1">
                  <w:rPr>
                    <w:rStyle w:val="CheckBoxChar"/>
                  </w:rPr>
                  <w:sym w:font="Wingdings 2" w:char="F053"/>
                </w:r>
              </w:sdtContent>
            </w:sdt>
            <w:r w:rsidR="008D41E1" w:rsidRPr="00FB4C7E">
              <w:t xml:space="preserve"> By driver/pallets said to contain</w:t>
            </w:r>
          </w:p>
          <w:p w14:paraId="34A343D5" w14:textId="77777777" w:rsidR="008D41E1" w:rsidRPr="00FB4C7E" w:rsidRDefault="00012FAF" w:rsidP="003F4422">
            <w:sdt>
              <w:sdtPr>
                <w:alias w:val="If"/>
                <w:tag w:val="13283408-2775273694"/>
                <w:id w:val="-1519693602"/>
                <w:placeholder>
                  <w:docPart w:val="CC29C10ED2B241D0A43045F053A4CBE6"/>
                </w:placeholder>
                <w15:color w:val="0000FF"/>
              </w:sdtPr>
              <w:sdtEndPr>
                <w:rPr>
                  <w:rStyle w:val="CheckBoxChar"/>
                  <w:rFonts w:ascii="Wingdings" w:hAnsi="Wingdings"/>
                  <w:color w:val="333333"/>
                </w:rPr>
              </w:sdtEndPr>
              <w:sdtContent>
                <w:r w:rsidR="008D41E1">
                  <w:rPr>
                    <w:rStyle w:val="CheckBoxChar"/>
                  </w:rPr>
                  <w:sym w:font="Wingdings 2" w:char="F0A3"/>
                </w:r>
              </w:sdtContent>
            </w:sdt>
            <w:sdt>
              <w:sdtPr>
                <w:alias w:val="If"/>
                <w:tag w:val="13283408-2678912602"/>
                <w:id w:val="-1616054694"/>
                <w:placeholder>
                  <w:docPart w:val="B821585675104C819025E733C66B8067"/>
                </w:placeholder>
                <w15:color w:val="0000FF"/>
              </w:sdtPr>
              <w:sdtEndPr>
                <w:rPr>
                  <w:rStyle w:val="CheckBoxChar"/>
                  <w:rFonts w:ascii="Wingdings" w:hAnsi="Wingdings"/>
                  <w:color w:val="333333"/>
                </w:rPr>
              </w:sdtEndPr>
              <w:sdtContent>
                <w:r w:rsidR="008D41E1">
                  <w:rPr>
                    <w:rStyle w:val="CheckBoxChar"/>
                  </w:rPr>
                  <w:sym w:font="Wingdings 2" w:char="F053"/>
                </w:r>
              </w:sdtContent>
            </w:sdt>
            <w:r w:rsidR="008D41E1" w:rsidRPr="00FB4C7E">
              <w:t xml:space="preserve"> By driver/pieces</w:t>
            </w:r>
          </w:p>
        </w:tc>
        <w:tc>
          <w:tcPr>
            <w:tcW w:w="3324" w:type="dxa"/>
            <w:gridSpan w:val="5"/>
            <w:tcBorders>
              <w:top w:val="single" w:sz="4" w:space="0" w:color="7F7F7F" w:themeColor="text1" w:themeTint="80"/>
              <w:left w:val="single" w:sz="4" w:space="0" w:color="7F7F7F" w:themeColor="text1" w:themeTint="80"/>
              <w:right w:val="single" w:sz="4" w:space="0" w:color="7F7F7F" w:themeColor="text1" w:themeTint="80"/>
            </w:tcBorders>
            <w:shd w:val="clear" w:color="auto" w:fill="auto"/>
            <w:tcMar>
              <w:top w:w="43" w:type="dxa"/>
              <w:bottom w:w="43" w:type="dxa"/>
            </w:tcMar>
          </w:tcPr>
          <w:p w14:paraId="3557962F" w14:textId="57EF74A5" w:rsidR="008D41E1" w:rsidRPr="00FB4C7E" w:rsidRDefault="008D41E1" w:rsidP="008D41E1">
            <w:pPr>
              <w:pStyle w:val="Signatureheading"/>
            </w:pPr>
            <w:r w:rsidRPr="00FB4C7E">
              <w:t>Carrier Signature/Pickup Date</w:t>
            </w:r>
          </w:p>
        </w:tc>
      </w:tr>
      <w:tr w:rsidR="008D41E1" w:rsidRPr="00FB4C7E" w14:paraId="6349D81B" w14:textId="77777777" w:rsidTr="00E07876">
        <w:tc>
          <w:tcPr>
            <w:tcW w:w="3364" w:type="dxa"/>
            <w:gridSpan w:val="5"/>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62A32A15" w14:textId="4E0D172F" w:rsidR="008D41E1" w:rsidRPr="008D41E1" w:rsidRDefault="008D41E1" w:rsidP="003F4422">
            <w:pPr>
              <w:pStyle w:val="Signatureheading"/>
              <w:rPr>
                <w:b w:val="0"/>
                <w:sz w:val="12"/>
                <w:szCs w:val="12"/>
              </w:rPr>
            </w:pPr>
            <w:r w:rsidRPr="008D41E1">
              <w:rPr>
                <w:b w:val="0"/>
                <w:sz w:val="12"/>
                <w:szCs w:val="12"/>
              </w:rPr>
              <w:t>This is to certify that the above named materials are properly classified, packaged, marked, and labeled, and are in prop</w:t>
            </w:r>
            <w:bookmarkStart w:id="0" w:name="_GoBack"/>
            <w:bookmarkEnd w:id="0"/>
            <w:r w:rsidRPr="008D41E1">
              <w:rPr>
                <w:b w:val="0"/>
                <w:sz w:val="12"/>
                <w:szCs w:val="12"/>
              </w:rPr>
              <w:t>er condition for transportation according to the applicable regulations of the DOT.</w:t>
            </w:r>
          </w:p>
        </w:tc>
        <w:tc>
          <w:tcPr>
            <w:tcW w:w="1400" w:type="dxa"/>
            <w:gridSpan w:val="3"/>
            <w:vMerge/>
            <w:tcBorders>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289260F1" w14:textId="77777777" w:rsidR="008D41E1" w:rsidRPr="00FB4C7E" w:rsidRDefault="008D41E1" w:rsidP="003F4422">
            <w:pPr>
              <w:pStyle w:val="Heading4"/>
            </w:pPr>
          </w:p>
        </w:tc>
        <w:tc>
          <w:tcPr>
            <w:tcW w:w="2713" w:type="dxa"/>
            <w:gridSpan w:val="7"/>
            <w:vMerge/>
            <w:tcBorders>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129DB3F4" w14:textId="77777777" w:rsidR="008D41E1" w:rsidRPr="00FB4C7E" w:rsidRDefault="008D41E1" w:rsidP="003F4422">
            <w:pPr>
              <w:pStyle w:val="Heading4"/>
            </w:pPr>
          </w:p>
        </w:tc>
        <w:tc>
          <w:tcPr>
            <w:tcW w:w="3324" w:type="dxa"/>
            <w:gridSpan w:val="5"/>
            <w:tcBorders>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470D462C" w14:textId="468F7C42" w:rsidR="008D41E1" w:rsidRPr="008D41E1" w:rsidRDefault="008D41E1" w:rsidP="003F4422">
            <w:pPr>
              <w:pStyle w:val="Signatureheading"/>
              <w:rPr>
                <w:b w:val="0"/>
                <w:sz w:val="12"/>
                <w:szCs w:val="12"/>
              </w:rPr>
            </w:pPr>
            <w:r w:rsidRPr="008D41E1">
              <w:rPr>
                <w:b w:val="0"/>
                <w:sz w:val="12"/>
                <w:szCs w:val="12"/>
              </w:rPr>
              <w:t xml:space="preserve">Carrier acknowledges receipt of packages and required placards. Carrier certifies emergency response information </w:t>
            </w:r>
            <w:proofErr w:type="gramStart"/>
            <w:r w:rsidRPr="008D41E1">
              <w:rPr>
                <w:b w:val="0"/>
                <w:sz w:val="12"/>
                <w:szCs w:val="12"/>
              </w:rPr>
              <w:t>was made</w:t>
            </w:r>
            <w:proofErr w:type="gramEnd"/>
            <w:r w:rsidRPr="008D41E1">
              <w:rPr>
                <w:b w:val="0"/>
                <w:sz w:val="12"/>
                <w:szCs w:val="12"/>
              </w:rPr>
              <w:t xml:space="preserve"> available and/or carrier has the DOT emergency response guidebook or equivalent documentation in the vehicle. Property described above </w:t>
            </w:r>
            <w:proofErr w:type="gramStart"/>
            <w:r w:rsidRPr="008D41E1">
              <w:rPr>
                <w:b w:val="0"/>
                <w:sz w:val="12"/>
                <w:szCs w:val="12"/>
              </w:rPr>
              <w:t>is received</w:t>
            </w:r>
            <w:proofErr w:type="gramEnd"/>
            <w:r w:rsidRPr="008D41E1">
              <w:rPr>
                <w:b w:val="0"/>
                <w:sz w:val="12"/>
                <w:szCs w:val="12"/>
              </w:rPr>
              <w:t xml:space="preserve"> in good order, except as noted.</w:t>
            </w:r>
          </w:p>
        </w:tc>
      </w:tr>
      <w:sdt>
        <w:sdtPr>
          <w:rPr>
            <w:rFonts w:asciiTheme="minorHAnsi" w:hAnsiTheme="minorHAnsi"/>
            <w:b w:val="0"/>
            <w:caps w:val="0"/>
          </w:rPr>
          <w:alias w:val="If"/>
          <w:tag w:val="13283408-2108848945"/>
          <w:id w:val="2108848945"/>
          <w:placeholder>
            <w:docPart w:val="DAA81B549F3D495AAFECF03F252443AE"/>
          </w:placeholder>
          <w15:color w:val="0000FF"/>
          <w15:repeatingSection/>
        </w:sdtPr>
        <w:sdtEndPr/>
        <w:sdtContent>
          <w:sdt>
            <w:sdtPr>
              <w:rPr>
                <w:rFonts w:asciiTheme="minorHAnsi" w:hAnsiTheme="minorHAnsi"/>
                <w:b w:val="0"/>
                <w:caps w:val="0"/>
              </w:rPr>
              <w:id w:val="1282382432"/>
              <w:placeholder>
                <w:docPart w:val="DefaultPlaceholder_-1854013436"/>
              </w:placeholder>
              <w15:color w:val="0000FF"/>
              <w15:repeatingSectionItem/>
            </w:sdtPr>
            <w:sdtEndPr/>
            <w:sdtContent>
              <w:tr w:rsidR="006F137F" w:rsidRPr="00FB4C7E" w14:paraId="319FBC4E" w14:textId="77777777" w:rsidTr="00B55A58">
                <w:trPr>
                  <w:gridAfter w:val="1"/>
                  <w:wAfter w:w="6" w:type="dxa"/>
                  <w:trHeight w:val="288"/>
                  <w:tblHeader/>
                </w:trPr>
                <w:tc>
                  <w:tcPr>
                    <w:tcW w:w="10795" w:type="dxa"/>
                    <w:gridSpan w:val="19"/>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tcPr>
                  <w:p w14:paraId="57F01D45" w14:textId="41002D60" w:rsidR="006F137F" w:rsidRPr="00FB4C7E" w:rsidRDefault="006F137F" w:rsidP="00964A26">
                    <w:pPr>
                      <w:pStyle w:val="Heading3"/>
                    </w:pPr>
                    <w:r w:rsidRPr="00FB4C7E">
                      <w:t>Customer Order Information</w:t>
                    </w:r>
                  </w:p>
                </w:tc>
              </w:tr>
              <w:tr w:rsidR="006F137F" w:rsidRPr="00FB4C7E" w14:paraId="2398B4D9" w14:textId="77777777" w:rsidTr="00B55A58">
                <w:trPr>
                  <w:gridAfter w:val="1"/>
                  <w:wAfter w:w="6" w:type="dxa"/>
                  <w:trHeight w:val="216"/>
                  <w:tblHeader/>
                </w:trPr>
                <w:tc>
                  <w:tcPr>
                    <w:tcW w:w="4144" w:type="dxa"/>
                    <w:gridSpan w:val="7"/>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bottom w:w="43" w:type="dxa"/>
                    </w:tcMar>
                    <w:vAlign w:val="center"/>
                  </w:tcPr>
                  <w:p w14:paraId="5807C6D0" w14:textId="77777777" w:rsidR="006F137F" w:rsidRPr="00FB4C7E" w:rsidRDefault="003F448C" w:rsidP="003E5026">
                    <w:pPr>
                      <w:pStyle w:val="Heading4"/>
                    </w:pPr>
                    <w:r>
                      <w:t>Customer Order Number</w:t>
                    </w:r>
                    <w:r w:rsidR="006F137F" w:rsidRPr="00FB4C7E">
                      <w:t>.</w:t>
                    </w:r>
                  </w:p>
                </w:tc>
                <w:tc>
                  <w:tcPr>
                    <w:tcW w:w="123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bottom w:w="43" w:type="dxa"/>
                    </w:tcMar>
                    <w:vAlign w:val="center"/>
                  </w:tcPr>
                  <w:p w14:paraId="3D630888" w14:textId="77777777" w:rsidR="006F137F" w:rsidRPr="00C03670" w:rsidRDefault="006F137F" w:rsidP="003E5026">
                    <w:pPr>
                      <w:pStyle w:val="Centered"/>
                      <w:rPr>
                        <w:b/>
                      </w:rPr>
                    </w:pPr>
                    <w:r w:rsidRPr="00C03670">
                      <w:rPr>
                        <w:b/>
                      </w:rPr>
                      <w:t>Packages</w:t>
                    </w:r>
                  </w:p>
                </w:tc>
                <w:tc>
                  <w:tcPr>
                    <w:tcW w:w="7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bottom w:w="43" w:type="dxa"/>
                    </w:tcMar>
                    <w:vAlign w:val="center"/>
                  </w:tcPr>
                  <w:p w14:paraId="1B4B239F" w14:textId="77777777" w:rsidR="006F137F" w:rsidRPr="00C03670" w:rsidRDefault="006F137F" w:rsidP="003E5026">
                    <w:pPr>
                      <w:pStyle w:val="Centered"/>
                      <w:rPr>
                        <w:b/>
                      </w:rPr>
                    </w:pPr>
                    <w:r w:rsidRPr="00C03670">
                      <w:rPr>
                        <w:b/>
                      </w:rPr>
                      <w:t>Weight</w:t>
                    </w:r>
                  </w:p>
                </w:tc>
                <w:tc>
                  <w:tcPr>
                    <w:tcW w:w="1154" w:type="dxa"/>
                    <w:gridSpan w:val="3"/>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bottom w:w="43" w:type="dxa"/>
                    </w:tcMar>
                    <w:vAlign w:val="center"/>
                  </w:tcPr>
                  <w:p w14:paraId="2CA258EA" w14:textId="77777777" w:rsidR="006F137F" w:rsidRPr="00C03670" w:rsidRDefault="006F137F" w:rsidP="003E5026">
                    <w:pPr>
                      <w:pStyle w:val="Centered"/>
                      <w:rPr>
                        <w:b/>
                      </w:rPr>
                    </w:pPr>
                    <w:r w:rsidRPr="00C03670">
                      <w:rPr>
                        <w:b/>
                      </w:rPr>
                      <w:t>Pallet/Slip</w:t>
                    </w:r>
                    <w:r w:rsidRPr="00C03670">
                      <w:rPr>
                        <w:b/>
                      </w:rPr>
                      <w:br/>
                      <w:t>(circle one)</w:t>
                    </w:r>
                  </w:p>
                </w:tc>
                <w:tc>
                  <w:tcPr>
                    <w:tcW w:w="3549" w:type="dxa"/>
                    <w:gridSpan w:val="5"/>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bottom w:w="43" w:type="dxa"/>
                    </w:tcMar>
                    <w:vAlign w:val="center"/>
                  </w:tcPr>
                  <w:p w14:paraId="6B39CDCA" w14:textId="77777777" w:rsidR="006F137F" w:rsidRPr="00FB4C7E" w:rsidRDefault="006F137F" w:rsidP="003E5026">
                    <w:pPr>
                      <w:pStyle w:val="Heading4"/>
                    </w:pPr>
                    <w:r w:rsidRPr="00FB4C7E">
                      <w:t>Additional Shipper Information</w:t>
                    </w:r>
                  </w:p>
                </w:tc>
              </w:tr>
              <w:sdt>
                <w:sdtPr>
                  <w:alias w:val="List"/>
                  <w:tag w:val="13283408-633609689"/>
                  <w:id w:val="633609689"/>
                  <w:placeholder>
                    <w:docPart w:val="BBEE06FE95FD4342BC202EF73D2D8C6B"/>
                  </w:placeholder>
                  <w15:color w:val="FF00FF"/>
                </w:sdtPr>
                <w:sdtEndPr/>
                <w:sdtContent>
                  <w:tr w:rsidR="00B55A58" w:rsidRPr="00FB4C7E" w14:paraId="1669E9BC" w14:textId="77777777" w:rsidTr="00B55A58">
                    <w:trPr>
                      <w:gridAfter w:val="1"/>
                      <w:wAfter w:w="6" w:type="dxa"/>
                      <w:trHeight w:val="288"/>
                    </w:trPr>
                    <w:sdt>
                      <w:sdtPr>
                        <w:alias w:val="Field"/>
                        <w:tag w:val="13283408-1565292110"/>
                        <w:id w:val="1565292110"/>
                        <w:placeholder>
                          <w:docPart w:val="02499DAF76D84429A3EDD114F1848635"/>
                        </w:placeholder>
                      </w:sdtPr>
                      <w:sdtEndPr/>
                      <w:sdtContent>
                        <w:tc>
                          <w:tcPr>
                            <w:tcW w:w="4144" w:type="dxa"/>
                            <w:gridSpan w:val="7"/>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345EA30D" w14:textId="77777777" w:rsidR="00B55A58" w:rsidRPr="00FB4C7E" w:rsidRDefault="00B55A58" w:rsidP="00B55A58">
                            <w:r>
                              <w:t>@Value</w:t>
                            </w:r>
                          </w:p>
                        </w:tc>
                      </w:sdtContent>
                    </w:sdt>
                    <w:sdt>
                      <w:sdtPr>
                        <w:alias w:val="Field"/>
                        <w:tag w:val="13283408-3750365770"/>
                        <w:id w:val="-544601526"/>
                        <w:placeholder>
                          <w:docPart w:val="A565C1C78BEB471A9BB20C19C108FE0B"/>
                        </w:placeholder>
                      </w:sdtPr>
                      <w:sdtEndPr/>
                      <w:sdtContent>
                        <w:tc>
                          <w:tcPr>
                            <w:tcW w:w="123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2DA208BC" w14:textId="77777777" w:rsidR="00B55A58" w:rsidRPr="00FB4C7E" w:rsidRDefault="00B55A58" w:rsidP="00B55A58">
                            <w:pPr>
                              <w:jc w:val="right"/>
                            </w:pPr>
                            <w:r>
                              <w:t>@Packages</w:t>
                            </w:r>
                          </w:p>
                        </w:tc>
                      </w:sdtContent>
                    </w:sdt>
                    <w:sdt>
                      <w:sdtPr>
                        <w:alias w:val="Field"/>
                        <w:tag w:val="13283408-4294608089"/>
                        <w:id w:val="-359207"/>
                        <w:placeholder>
                          <w:docPart w:val="025623DD96644356A8C2A159AA41BB22"/>
                        </w:placeholder>
                      </w:sdtPr>
                      <w:sdtEndPr/>
                      <w:sdtContent>
                        <w:tc>
                          <w:tcPr>
                            <w:tcW w:w="710"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3C35D410" w14:textId="77777777" w:rsidR="00B55A58" w:rsidRPr="00FB4C7E" w:rsidRDefault="00B55A58" w:rsidP="00B55A58">
                            <w:pPr>
                              <w:jc w:val="right"/>
                            </w:pPr>
                            <w:r>
                              <w:t>@Weight</w:t>
                            </w:r>
                          </w:p>
                        </w:tc>
                      </w:sdtContent>
                    </w:sdt>
                    <w:tc>
                      <w:tcPr>
                        <w:tcW w:w="53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78153364" w14:textId="77777777" w:rsidR="00B55A58" w:rsidRPr="00FB4C7E" w:rsidRDefault="00012FAF" w:rsidP="00B55A58">
                        <w:pPr>
                          <w:pStyle w:val="Centered"/>
                        </w:pPr>
                        <w:sdt>
                          <w:sdtPr>
                            <w:alias w:val="If"/>
                            <w:tag w:val="13283408-291094653"/>
                            <w:id w:val="291094653"/>
                            <w:placeholder>
                              <w:docPart w:val="3A667D9BEE7442B6995DBFE6A4F19049"/>
                            </w:placeholder>
                            <w15:color w:val="0000FF"/>
                          </w:sdtPr>
                          <w:sdtEndPr/>
                          <w:sdtContent>
                            <w:r w:rsidR="00B55A58">
                              <w:rPr>
                                <w:rStyle w:val="CheckBoxChar"/>
                                <w:rFonts w:eastAsiaTheme="minorHAnsi"/>
                              </w:rPr>
                              <w:sym w:font="Wingdings 2" w:char="F053"/>
                            </w:r>
                          </w:sdtContent>
                        </w:sdt>
                        <w:sdt>
                          <w:sdtPr>
                            <w:alias w:val="If"/>
                            <w:tag w:val="13283408-3644442456"/>
                            <w:id w:val="-650524840"/>
                            <w:placeholder>
                              <w:docPart w:val="C455D851E2894ED5B42069B995A02E8D"/>
                            </w:placeholder>
                            <w15:color w:val="0000FF"/>
                          </w:sdtPr>
                          <w:sdtEndPr/>
                          <w:sdtContent>
                            <w:r w:rsidR="00B55A58">
                              <w:rPr>
                                <w:rStyle w:val="CheckBoxChar"/>
                                <w:rFonts w:eastAsiaTheme="minorHAnsi"/>
                              </w:rPr>
                              <w:sym w:font="Wingdings 2" w:char="F0A3"/>
                            </w:r>
                          </w:sdtContent>
                        </w:sdt>
                      </w:p>
                    </w:tc>
                    <w:tc>
                      <w:tcPr>
                        <w:tcW w:w="621"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60616B67" w14:textId="77777777" w:rsidR="00B55A58" w:rsidRPr="00FB4C7E" w:rsidRDefault="00012FAF" w:rsidP="00B55A58">
                        <w:pPr>
                          <w:pStyle w:val="Centered"/>
                        </w:pPr>
                        <w:sdt>
                          <w:sdtPr>
                            <w:alias w:val="If"/>
                            <w:tag w:val="13283408-3986873685"/>
                            <w:id w:val="-308093611"/>
                            <w:placeholder>
                              <w:docPart w:val="4695517226E8447094DF36ABE431AE89"/>
                            </w:placeholder>
                            <w15:color w:val="0000FF"/>
                          </w:sdtPr>
                          <w:sdtEndPr/>
                          <w:sdtContent>
                            <w:r w:rsidR="00B55A58">
                              <w:rPr>
                                <w:rStyle w:val="CheckBoxChar"/>
                                <w:rFonts w:eastAsiaTheme="minorHAnsi"/>
                              </w:rPr>
                              <w:sym w:font="Wingdings 2" w:char="F053"/>
                            </w:r>
                          </w:sdtContent>
                        </w:sdt>
                        <w:sdt>
                          <w:sdtPr>
                            <w:alias w:val="If"/>
                            <w:tag w:val="13283408-2014336729"/>
                            <w:id w:val="2014336729"/>
                            <w:placeholder>
                              <w:docPart w:val="8201C74912A94DDEB4833B71B8F03150"/>
                            </w:placeholder>
                            <w15:color w:val="0000FF"/>
                          </w:sdtPr>
                          <w:sdtEndPr/>
                          <w:sdtContent>
                            <w:r w:rsidR="00B55A58">
                              <w:rPr>
                                <w:rStyle w:val="CheckBoxChar"/>
                                <w:rFonts w:eastAsiaTheme="minorHAnsi"/>
                              </w:rPr>
                              <w:sym w:font="Wingdings 2" w:char="F0A3"/>
                            </w:r>
                          </w:sdtContent>
                        </w:sdt>
                      </w:p>
                    </w:tc>
                    <w:sdt>
                      <w:sdtPr>
                        <w:alias w:val="Field"/>
                        <w:tag w:val="13283408-1673520447"/>
                        <w:id w:val="1673520447"/>
                        <w:placeholder>
                          <w:docPart w:val="83DDED9393CD4EBF9456748025F13BC5"/>
                        </w:placeholder>
                      </w:sdtPr>
                      <w:sdtEndPr/>
                      <w:sdtContent>
                        <w:tc>
                          <w:tcPr>
                            <w:tcW w:w="3549" w:type="dxa"/>
                            <w:gridSpan w:val="5"/>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146233CD" w14:textId="58EE1749" w:rsidR="00B55A58" w:rsidRPr="00FB4C7E" w:rsidRDefault="00B55A58" w:rsidP="00B55A58">
                            <w:r>
                              <w:t>@</w:t>
                            </w:r>
                            <w:proofErr w:type="spellStart"/>
                            <w:r>
                              <w:t>AdditionalShipperInfo</w:t>
                            </w:r>
                            <w:proofErr w:type="spellEnd"/>
                          </w:p>
                        </w:tc>
                      </w:sdtContent>
                    </w:sdt>
                  </w:tr>
                </w:sdtContent>
              </w:sdt>
            </w:sdtContent>
          </w:sdt>
        </w:sdtContent>
      </w:sdt>
    </w:tbl>
    <w:p w14:paraId="783895DA" w14:textId="585FC705" w:rsidR="006F137F" w:rsidRPr="00077FBA" w:rsidRDefault="006F137F" w:rsidP="00077FBA">
      <w:pPr>
        <w:rPr>
          <w:sz w:val="2"/>
          <w:szCs w:val="2"/>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4" w:type="dxa"/>
          <w:left w:w="86" w:type="dxa"/>
          <w:bottom w:w="14" w:type="dxa"/>
          <w:right w:w="86" w:type="dxa"/>
        </w:tblCellMar>
        <w:tblLook w:val="0000" w:firstRow="0" w:lastRow="0" w:firstColumn="0" w:lastColumn="0" w:noHBand="0" w:noVBand="0"/>
      </w:tblPr>
      <w:tblGrid>
        <w:gridCol w:w="618"/>
        <w:gridCol w:w="710"/>
        <w:gridCol w:w="621"/>
        <w:gridCol w:w="708"/>
        <w:gridCol w:w="706"/>
        <w:gridCol w:w="711"/>
        <w:gridCol w:w="4872"/>
        <w:gridCol w:w="922"/>
        <w:gridCol w:w="922"/>
      </w:tblGrid>
      <w:sdt>
        <w:sdtPr>
          <w:rPr>
            <w:rFonts w:asciiTheme="minorHAnsi" w:hAnsiTheme="minorHAnsi"/>
            <w:b w:val="0"/>
            <w:caps w:val="0"/>
          </w:rPr>
          <w:alias w:val="If"/>
          <w:tag w:val="13283408-2029439622"/>
          <w:id w:val="2029439622"/>
          <w:placeholder>
            <w:docPart w:val="61178380D8FE473AAD59191932F8D087"/>
          </w:placeholder>
          <w15:color w:val="0000FF"/>
          <w15:repeatingSection/>
        </w:sdtPr>
        <w:sdtEndPr/>
        <w:sdtContent>
          <w:sdt>
            <w:sdtPr>
              <w:rPr>
                <w:rFonts w:asciiTheme="minorHAnsi" w:hAnsiTheme="minorHAnsi"/>
                <w:b w:val="0"/>
                <w:caps w:val="0"/>
              </w:rPr>
              <w:id w:val="119649845"/>
              <w:placeholder>
                <w:docPart w:val="7794A1B629AC4E1DB9CD58556F6B6542"/>
              </w:placeholder>
              <w15:color w:val="0000FF"/>
              <w15:repeatingSectionItem/>
            </w:sdtPr>
            <w:sdtEndPr/>
            <w:sdtContent>
              <w:tr w:rsidR="006F137F" w:rsidRPr="00FB4C7E" w14:paraId="18AB498F" w14:textId="77777777" w:rsidTr="003E5026">
                <w:trPr>
                  <w:trHeight w:val="288"/>
                  <w:tblHeader/>
                </w:trPr>
                <w:tc>
                  <w:tcPr>
                    <w:tcW w:w="10790" w:type="dxa"/>
                    <w:gridSpan w:val="9"/>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9D9D9" w:themeFill="background1" w:themeFillShade="D9"/>
                    <w:vAlign w:val="center"/>
                  </w:tcPr>
                  <w:p w14:paraId="2DD9D41E" w14:textId="77777777" w:rsidR="006F137F" w:rsidRPr="00FB4C7E" w:rsidRDefault="006F137F" w:rsidP="003E5026">
                    <w:pPr>
                      <w:pStyle w:val="Heading3"/>
                    </w:pPr>
                    <w:r w:rsidRPr="00FB4C7E">
                      <w:t>Carrier Information</w:t>
                    </w:r>
                  </w:p>
                </w:tc>
              </w:tr>
              <w:tr w:rsidR="006F137F" w:rsidRPr="00FB4C7E" w14:paraId="19951DD2" w14:textId="77777777" w:rsidTr="003E5026">
                <w:trPr>
                  <w:trHeight w:val="288"/>
                  <w:tblHeader/>
                </w:trPr>
                <w:tc>
                  <w:tcPr>
                    <w:tcW w:w="132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7E31B170" w14:textId="77777777" w:rsidR="006F137F" w:rsidRPr="009152A8" w:rsidRDefault="006F137F" w:rsidP="003E5026">
                    <w:pPr>
                      <w:pStyle w:val="Heading5"/>
                    </w:pPr>
                    <w:r w:rsidRPr="009152A8">
                      <w:t>Handling Unit</w:t>
                    </w:r>
                  </w:p>
                </w:tc>
                <w:tc>
                  <w:tcPr>
                    <w:tcW w:w="132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53710242" w14:textId="77777777" w:rsidR="006F137F" w:rsidRPr="009152A8" w:rsidRDefault="006F137F" w:rsidP="003E5026">
                    <w:pPr>
                      <w:pStyle w:val="Heading5"/>
                    </w:pPr>
                    <w:r w:rsidRPr="009152A8">
                      <w:t>Package</w:t>
                    </w:r>
                  </w:p>
                </w:tc>
                <w:tc>
                  <w:tcPr>
                    <w:tcW w:w="6289" w:type="dxa"/>
                    <w:gridSpan w:val="3"/>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31707F76" w14:textId="77777777" w:rsidR="006F137F" w:rsidRPr="00FB4C7E" w:rsidRDefault="006F137F" w:rsidP="003E5026"/>
                </w:tc>
                <w:tc>
                  <w:tcPr>
                    <w:tcW w:w="1844"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3D69168" w14:textId="77777777" w:rsidR="006F137F" w:rsidRPr="009152A8" w:rsidRDefault="006F137F" w:rsidP="003E5026">
                    <w:pPr>
                      <w:pStyle w:val="Heading5"/>
                    </w:pPr>
                    <w:r w:rsidRPr="009152A8">
                      <w:t>LTL Only</w:t>
                    </w:r>
                  </w:p>
                </w:tc>
              </w:tr>
              <w:tr w:rsidR="006F137F" w:rsidRPr="00FB4C7E" w14:paraId="6E0B524C" w14:textId="77777777" w:rsidTr="003E5026">
                <w:trPr>
                  <w:trHeight w:val="176"/>
                  <w:tblHeader/>
                </w:trPr>
                <w:tc>
                  <w:tcPr>
                    <w:tcW w:w="61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08A5CF5E" w14:textId="77777777" w:rsidR="006F137F" w:rsidRPr="00C03670" w:rsidRDefault="006F137F" w:rsidP="003E5026">
                    <w:pPr>
                      <w:pStyle w:val="Centered"/>
                      <w:rPr>
                        <w:b/>
                      </w:rPr>
                    </w:pPr>
                    <w:proofErr w:type="spellStart"/>
                    <w:r w:rsidRPr="00C03670">
                      <w:rPr>
                        <w:b/>
                      </w:rPr>
                      <w:t>Qty</w:t>
                    </w:r>
                    <w:proofErr w:type="spellEnd"/>
                  </w:p>
                </w:tc>
                <w:tc>
                  <w:tcPr>
                    <w:tcW w:w="71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5C1106F7" w14:textId="77777777" w:rsidR="006F137F" w:rsidRPr="00C03670" w:rsidRDefault="006F137F" w:rsidP="003E5026">
                    <w:pPr>
                      <w:pStyle w:val="Centered"/>
                      <w:rPr>
                        <w:b/>
                      </w:rPr>
                    </w:pPr>
                    <w:r w:rsidRPr="00C03670">
                      <w:rPr>
                        <w:b/>
                      </w:rPr>
                      <w:t>Type</w:t>
                    </w:r>
                  </w:p>
                </w:tc>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144505F4" w14:textId="77777777" w:rsidR="006F137F" w:rsidRPr="00C03670" w:rsidRDefault="006F137F" w:rsidP="003E5026">
                    <w:pPr>
                      <w:pStyle w:val="Centered"/>
                      <w:rPr>
                        <w:b/>
                      </w:rPr>
                    </w:pPr>
                    <w:proofErr w:type="spellStart"/>
                    <w:r w:rsidRPr="00C03670">
                      <w:rPr>
                        <w:b/>
                      </w:rPr>
                      <w:t>Qty</w:t>
                    </w:r>
                    <w:proofErr w:type="spellEnd"/>
                  </w:p>
                </w:tc>
                <w:tc>
                  <w:tcPr>
                    <w:tcW w:w="70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37021B69" w14:textId="77777777" w:rsidR="006F137F" w:rsidRPr="00C03670" w:rsidRDefault="006F137F" w:rsidP="003E5026">
                    <w:pPr>
                      <w:pStyle w:val="Centered"/>
                      <w:rPr>
                        <w:b/>
                      </w:rPr>
                    </w:pPr>
                    <w:r w:rsidRPr="00C03670">
                      <w:rPr>
                        <w:b/>
                      </w:rPr>
                      <w:t>Type</w:t>
                    </w:r>
                  </w:p>
                </w:tc>
                <w:tc>
                  <w:tcPr>
                    <w:tcW w:w="70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66E266B4" w14:textId="77777777" w:rsidR="006F137F" w:rsidRPr="00C03670" w:rsidRDefault="006F137F" w:rsidP="003E5026">
                    <w:pPr>
                      <w:pStyle w:val="Centered"/>
                      <w:rPr>
                        <w:b/>
                      </w:rPr>
                    </w:pPr>
                    <w:r w:rsidRPr="00C03670">
                      <w:rPr>
                        <w:b/>
                      </w:rPr>
                      <w:t>Weight</w:t>
                    </w:r>
                  </w:p>
                </w:tc>
                <w:tc>
                  <w:tcPr>
                    <w:tcW w:w="71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168B063F" w14:textId="77777777" w:rsidR="006F137F" w:rsidRPr="00C03670" w:rsidRDefault="006F137F" w:rsidP="003E5026">
                    <w:pPr>
                      <w:pStyle w:val="Centered"/>
                      <w:rPr>
                        <w:b/>
                      </w:rPr>
                    </w:pPr>
                    <w:r w:rsidRPr="00C03670">
                      <w:rPr>
                        <w:b/>
                      </w:rPr>
                      <w:t>HM (X)</w:t>
                    </w:r>
                  </w:p>
                </w:tc>
                <w:tc>
                  <w:tcPr>
                    <w:tcW w:w="48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6E7B6637" w14:textId="77777777" w:rsidR="006F137F" w:rsidRDefault="006F137F" w:rsidP="003E5026">
                    <w:pPr>
                      <w:pStyle w:val="Heading4"/>
                    </w:pPr>
                    <w:r w:rsidRPr="00FB4C7E">
                      <w:t>Commodity Description</w:t>
                    </w:r>
                    <w:r>
                      <w:t xml:space="preserve"> </w:t>
                    </w:r>
                  </w:p>
                  <w:p w14:paraId="0F0D4930" w14:textId="77777777" w:rsidR="006F137F" w:rsidRPr="00FB4C7E" w:rsidRDefault="006F137F" w:rsidP="003E5026">
                    <w:pPr>
                      <w:pStyle w:val="FinePrint"/>
                    </w:pPr>
                    <w:r w:rsidRPr="009C4A98">
                      <w:t>Commodities requiring special or additional care or attention in handling or stowing must be so marked and packaged as to ensure safe transportation with ordinary care. See Section 2(e) of NMFC item 360</w:t>
                    </w:r>
                  </w:p>
                </w:tc>
                <w:tc>
                  <w:tcPr>
                    <w:tcW w:w="92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0BBD7DFF" w14:textId="77777777" w:rsidR="006F137F" w:rsidRPr="00C03670" w:rsidRDefault="003F448C" w:rsidP="003F448C">
                    <w:pPr>
                      <w:pStyle w:val="Centered"/>
                      <w:rPr>
                        <w:b/>
                      </w:rPr>
                    </w:pPr>
                    <w:r>
                      <w:rPr>
                        <w:b/>
                      </w:rPr>
                      <w:t>NMFC</w:t>
                    </w:r>
                  </w:p>
                </w:tc>
                <w:tc>
                  <w:tcPr>
                    <w:tcW w:w="92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tcMar>
                      <w:top w:w="43" w:type="dxa"/>
                      <w:bottom w:w="43" w:type="dxa"/>
                    </w:tcMar>
                  </w:tcPr>
                  <w:p w14:paraId="7F976504" w14:textId="77777777" w:rsidR="006F137F" w:rsidRPr="00C03670" w:rsidRDefault="006F137F" w:rsidP="003E5026">
                    <w:pPr>
                      <w:pStyle w:val="Centered"/>
                      <w:rPr>
                        <w:b/>
                      </w:rPr>
                    </w:pPr>
                    <w:r w:rsidRPr="00C03670">
                      <w:rPr>
                        <w:b/>
                      </w:rPr>
                      <w:t>Class</w:t>
                    </w:r>
                  </w:p>
                </w:tc>
              </w:tr>
              <w:sdt>
                <w:sdtPr>
                  <w:alias w:val="List"/>
                  <w:tag w:val="13283408-380836424"/>
                  <w:id w:val="380836424"/>
                  <w:placeholder>
                    <w:docPart w:val="E3C281A994A84806A98CC93F5EEED2E6"/>
                  </w:placeholder>
                  <w15:color w:val="FF00FF"/>
                </w:sdtPr>
                <w:sdtEndPr/>
                <w:sdtContent>
                  <w:tr w:rsidR="006F137F" w:rsidRPr="00FB4C7E" w14:paraId="3E92BC93" w14:textId="77777777" w:rsidTr="003E5026">
                    <w:trPr>
                      <w:trHeight w:val="288"/>
                    </w:trPr>
                    <w:sdt>
                      <w:sdtPr>
                        <w:alias w:val="Field"/>
                        <w:tag w:val="13283408-2254077492"/>
                        <w:id w:val="-2040889804"/>
                        <w:placeholder>
                          <w:docPart w:val="965993E7BF8348DAAE092C2EBFC1A3A3"/>
                        </w:placeholder>
                      </w:sdtPr>
                      <w:sdtEndPr/>
                      <w:sdtContent>
                        <w:tc>
                          <w:tcPr>
                            <w:tcW w:w="61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43611396" w14:textId="77777777" w:rsidR="006F137F" w:rsidRPr="00FB4C7E" w:rsidRDefault="00381EA0" w:rsidP="003E5026">
                            <w:pPr>
                              <w:jc w:val="right"/>
                            </w:pPr>
                            <w:r>
                              <w:t>@</w:t>
                            </w:r>
                            <w:proofErr w:type="spellStart"/>
                            <w:r>
                              <w:t>HandlingQty</w:t>
                            </w:r>
                            <w:proofErr w:type="spellEnd"/>
                          </w:p>
                        </w:tc>
                      </w:sdtContent>
                    </w:sdt>
                    <w:sdt>
                      <w:sdtPr>
                        <w:alias w:val="Field"/>
                        <w:tag w:val="13283408-3745740513"/>
                        <w:id w:val="-549226783"/>
                        <w:placeholder>
                          <w:docPart w:val="D598929557B74097AA90EA90CAC83325"/>
                        </w:placeholder>
                      </w:sdtPr>
                      <w:sdtEndPr/>
                      <w:sdtContent>
                        <w:tc>
                          <w:tcPr>
                            <w:tcW w:w="71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7E394392" w14:textId="77777777" w:rsidR="006F137F" w:rsidRPr="00FB4C7E" w:rsidRDefault="00381EA0" w:rsidP="003E5026">
                            <w:pPr>
                              <w:jc w:val="right"/>
                            </w:pPr>
                            <w:r>
                              <w:t>@</w:t>
                            </w:r>
                            <w:proofErr w:type="spellStart"/>
                            <w:r>
                              <w:t>HandlingType</w:t>
                            </w:r>
                            <w:proofErr w:type="spellEnd"/>
                          </w:p>
                        </w:tc>
                      </w:sdtContent>
                    </w:sdt>
                    <w:sdt>
                      <w:sdtPr>
                        <w:alias w:val="Field"/>
                        <w:tag w:val="13283408-4097190757"/>
                        <w:id w:val="-197776539"/>
                        <w:placeholder>
                          <w:docPart w:val="53E9CAA3F83549C7BEE03C17D66E65A7"/>
                        </w:placeholder>
                      </w:sdtPr>
                      <w:sdtEndPr/>
                      <w:sdtContent>
                        <w:tc>
                          <w:tcPr>
                            <w:tcW w:w="62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75E22F52" w14:textId="77777777" w:rsidR="006F137F" w:rsidRPr="00FB4C7E" w:rsidRDefault="00381EA0" w:rsidP="003E5026">
                            <w:pPr>
                              <w:jc w:val="right"/>
                            </w:pPr>
                            <w:r>
                              <w:t>@</w:t>
                            </w:r>
                            <w:proofErr w:type="spellStart"/>
                            <w:r>
                              <w:t>PackageQty</w:t>
                            </w:r>
                            <w:proofErr w:type="spellEnd"/>
                          </w:p>
                        </w:tc>
                      </w:sdtContent>
                    </w:sdt>
                    <w:sdt>
                      <w:sdtPr>
                        <w:alias w:val="Field"/>
                        <w:tag w:val="13283408-164361248"/>
                        <w:id w:val="164361248"/>
                        <w:placeholder>
                          <w:docPart w:val="6F06B418E09041E3962D72B5487F7FAD"/>
                        </w:placeholder>
                      </w:sdtPr>
                      <w:sdtEndPr/>
                      <w:sdtContent>
                        <w:tc>
                          <w:tcPr>
                            <w:tcW w:w="70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013E6397" w14:textId="77777777" w:rsidR="006F137F" w:rsidRPr="00FB4C7E" w:rsidRDefault="00381EA0" w:rsidP="003E5026">
                            <w:pPr>
                              <w:jc w:val="right"/>
                            </w:pPr>
                            <w:r>
                              <w:t>@</w:t>
                            </w:r>
                            <w:proofErr w:type="spellStart"/>
                            <w:r>
                              <w:t>PackageType</w:t>
                            </w:r>
                            <w:proofErr w:type="spellEnd"/>
                          </w:p>
                        </w:tc>
                      </w:sdtContent>
                    </w:sdt>
                    <w:sdt>
                      <w:sdtPr>
                        <w:alias w:val="Field"/>
                        <w:tag w:val="13283408-3579617473"/>
                        <w:id w:val="-715349823"/>
                        <w:placeholder>
                          <w:docPart w:val="F785AF9CBB6542D8B1887E3B0566FDD4"/>
                        </w:placeholder>
                      </w:sdtPr>
                      <w:sdtEndPr/>
                      <w:sdtContent>
                        <w:tc>
                          <w:tcPr>
                            <w:tcW w:w="706"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517F42A4" w14:textId="77777777" w:rsidR="006F137F" w:rsidRPr="00FB4C7E" w:rsidRDefault="00381EA0" w:rsidP="003E5026">
                            <w:pPr>
                              <w:jc w:val="right"/>
                            </w:pPr>
                            <w:r>
                              <w:t>@</w:t>
                            </w:r>
                            <w:proofErr w:type="spellStart"/>
                            <w:r>
                              <w:t>NetWeightMeasure</w:t>
                            </w:r>
                            <w:proofErr w:type="spellEnd"/>
                          </w:p>
                        </w:tc>
                      </w:sdtContent>
                    </w:sdt>
                    <w:sdt>
                      <w:sdtPr>
                        <w:alias w:val="Field"/>
                        <w:tag w:val="13283408-1786318526"/>
                        <w:id w:val="1786318526"/>
                        <w:placeholder>
                          <w:docPart w:val="6A9306AEE6F04495AC03C25E912A573A"/>
                        </w:placeholder>
                      </w:sdtPr>
                      <w:sdtEndPr/>
                      <w:sdtContent>
                        <w:tc>
                          <w:tcPr>
                            <w:tcW w:w="71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1A2C5C8E" w14:textId="77777777" w:rsidR="006F137F" w:rsidRPr="00FB4C7E" w:rsidRDefault="006F137F" w:rsidP="003E5026">
                            <w:pPr>
                              <w:jc w:val="center"/>
                            </w:pPr>
                            <w:r>
                              <w:t>@</w:t>
                            </w:r>
                            <w:proofErr w:type="spellStart"/>
                            <w:r>
                              <w:t>HazardousMaterial</w:t>
                            </w:r>
                            <w:proofErr w:type="spellEnd"/>
                          </w:p>
                        </w:tc>
                      </w:sdtContent>
                    </w:sdt>
                    <w:sdt>
                      <w:sdtPr>
                        <w:alias w:val="Field"/>
                        <w:tag w:val="13283408-3627486560"/>
                        <w:id w:val="-667480736"/>
                        <w:placeholder>
                          <w:docPart w:val="BE5F657F502140D49413F41A4334A719"/>
                        </w:placeholder>
                      </w:sdtPr>
                      <w:sdtEndPr/>
                      <w:sdtContent>
                        <w:tc>
                          <w:tcPr>
                            <w:tcW w:w="48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32E783C3" w14:textId="77777777" w:rsidR="006F137F" w:rsidRPr="00FB4C7E" w:rsidRDefault="00381EA0" w:rsidP="003E5026">
                            <w:r>
                              <w:t>@Description</w:t>
                            </w:r>
                          </w:p>
                        </w:tc>
                      </w:sdtContent>
                    </w:sdt>
                    <w:sdt>
                      <w:sdtPr>
                        <w:alias w:val="Field"/>
                        <w:tag w:val="13283408-2043784694"/>
                        <w:id w:val="2043784694"/>
                        <w:placeholder>
                          <w:docPart w:val="F874A5471E244C7A919F70F9AFB24318"/>
                        </w:placeholder>
                      </w:sdtPr>
                      <w:sdtEndPr/>
                      <w:sdtContent>
                        <w:tc>
                          <w:tcPr>
                            <w:tcW w:w="92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76B690F3" w14:textId="77777777" w:rsidR="006F137F" w:rsidRPr="00FB4C7E" w:rsidRDefault="006F137F" w:rsidP="003E5026">
                            <w:pPr>
                              <w:jc w:val="right"/>
                            </w:pPr>
                            <w:r>
                              <w:t>@</w:t>
                            </w:r>
                            <w:proofErr w:type="spellStart"/>
                            <w:r>
                              <w:t>NMFCCode</w:t>
                            </w:r>
                            <w:proofErr w:type="spellEnd"/>
                          </w:p>
                        </w:tc>
                      </w:sdtContent>
                    </w:sdt>
                    <w:sdt>
                      <w:sdtPr>
                        <w:alias w:val="Field"/>
                        <w:tag w:val="13283408-378903770"/>
                        <w:id w:val="378903770"/>
                        <w:placeholder>
                          <w:docPart w:val="BE02D45B0798455BA86F526AC7FA650C"/>
                        </w:placeholder>
                      </w:sdtPr>
                      <w:sdtEndPr/>
                      <w:sdtContent>
                        <w:tc>
                          <w:tcPr>
                            <w:tcW w:w="92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auto"/>
                            <w:vAlign w:val="center"/>
                          </w:tcPr>
                          <w:p w14:paraId="54E3B48F" w14:textId="77777777" w:rsidR="006F137F" w:rsidRPr="00FB4C7E" w:rsidRDefault="006F137F" w:rsidP="003E5026">
                            <w:pPr>
                              <w:pStyle w:val="Centered"/>
                            </w:pPr>
                            <w:r>
                              <w:t>@</w:t>
                            </w:r>
                            <w:proofErr w:type="spellStart"/>
                            <w:r>
                              <w:t>LTLClassCode</w:t>
                            </w:r>
                            <w:proofErr w:type="spellEnd"/>
                          </w:p>
                        </w:tc>
                      </w:sdtContent>
                    </w:sdt>
                  </w:tr>
                </w:sdtContent>
              </w:sdt>
            </w:sdtContent>
          </w:sdt>
        </w:sdtContent>
      </w:sdt>
    </w:tbl>
    <w:p w14:paraId="1E591917" w14:textId="77777777" w:rsidR="00512384" w:rsidRPr="00077FBA" w:rsidRDefault="00512384" w:rsidP="00141159">
      <w:pPr>
        <w:rPr>
          <w:sz w:val="2"/>
          <w:szCs w:val="2"/>
        </w:rPr>
      </w:pPr>
    </w:p>
    <w:sectPr w:rsidR="00512384" w:rsidRPr="00077FBA" w:rsidSect="003F4355">
      <w:headerReference w:type="even" r:id="rId11"/>
      <w:headerReference w:type="default" r:id="rId12"/>
      <w:footerReference w:type="even" r:id="rId13"/>
      <w:footerReference w:type="default" r:id="rId14"/>
      <w:headerReference w:type="first" r:id="rId15"/>
      <w:footerReference w:type="first" r:id="rId16"/>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6306B4" w14:textId="77777777" w:rsidR="006B39CA" w:rsidRDefault="006B39CA" w:rsidP="004567CF">
      <w:r>
        <w:separator/>
      </w:r>
    </w:p>
  </w:endnote>
  <w:endnote w:type="continuationSeparator" w:id="0">
    <w:p w14:paraId="750513F5" w14:textId="77777777" w:rsidR="006B39CA" w:rsidRDefault="006B39CA" w:rsidP="00456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EE6038" w14:textId="77777777" w:rsidR="003F4355" w:rsidRDefault="003F43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10543" w14:textId="77777777" w:rsidR="003F4355" w:rsidRDefault="003F43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114EC" w14:textId="77777777" w:rsidR="003F4355" w:rsidRDefault="003F43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ADD142" w14:textId="77777777" w:rsidR="006B39CA" w:rsidRDefault="006B39CA" w:rsidP="004567CF">
      <w:r>
        <w:separator/>
      </w:r>
    </w:p>
  </w:footnote>
  <w:footnote w:type="continuationSeparator" w:id="0">
    <w:p w14:paraId="304197A3" w14:textId="77777777" w:rsidR="006B39CA" w:rsidRDefault="006B39CA" w:rsidP="004567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BB307" w14:textId="77777777" w:rsidR="003F4355" w:rsidRDefault="003F43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4" w:type="dxa"/>
        <w:left w:w="86" w:type="dxa"/>
        <w:bottom w:w="14" w:type="dxa"/>
        <w:right w:w="86" w:type="dxa"/>
      </w:tblCellMar>
      <w:tblLook w:val="0000" w:firstRow="0" w:lastRow="0" w:firstColumn="0" w:lastColumn="0" w:noHBand="0" w:noVBand="0"/>
    </w:tblPr>
    <w:tblGrid>
      <w:gridCol w:w="2304"/>
      <w:gridCol w:w="6199"/>
      <w:gridCol w:w="2297"/>
    </w:tblGrid>
    <w:tr w:rsidR="001B3B84" w:rsidRPr="00FB4C7E" w14:paraId="09BE512E" w14:textId="77777777" w:rsidTr="00146BF8">
      <w:trPr>
        <w:trHeight w:val="461"/>
      </w:trPr>
      <w:tc>
        <w:tcPr>
          <w:tcW w:w="2304" w:type="dxa"/>
          <w:tcBorders>
            <w:top w:val="nil"/>
            <w:left w:val="nil"/>
            <w:bottom w:val="nil"/>
            <w:right w:val="nil"/>
          </w:tcBorders>
          <w:shd w:val="clear" w:color="auto" w:fill="auto"/>
          <w:vAlign w:val="center"/>
        </w:tcPr>
        <w:p w14:paraId="6813E20E" w14:textId="77777777" w:rsidR="001B3B84" w:rsidRPr="00FB4C7E" w:rsidRDefault="001B3B84" w:rsidP="001B3B84">
          <w:pPr>
            <w:pStyle w:val="Date"/>
          </w:pPr>
          <w:r>
            <w:t xml:space="preserve">Date: </w:t>
          </w:r>
          <w:sdt>
            <w:sdtPr>
              <w:alias w:val="Field"/>
              <w:tag w:val="13283408-2951959744"/>
              <w:id w:val="-1343007552"/>
              <w:placeholder>
                <w:docPart w:val="A0829ADB50184A61B0CBBFA26A212F3E"/>
              </w:placeholder>
            </w:sdtPr>
            <w:sdtEndPr/>
            <w:sdtContent>
              <w:r>
                <w:t>@</w:t>
              </w:r>
              <w:proofErr w:type="spellStart"/>
              <w:r>
                <w:t>SessionDate</w:t>
              </w:r>
              <w:proofErr w:type="spellEnd"/>
            </w:sdtContent>
          </w:sdt>
        </w:p>
      </w:tc>
      <w:tc>
        <w:tcPr>
          <w:tcW w:w="6199" w:type="dxa"/>
          <w:tcBorders>
            <w:top w:val="nil"/>
            <w:left w:val="nil"/>
            <w:bottom w:val="nil"/>
            <w:right w:val="nil"/>
          </w:tcBorders>
          <w:shd w:val="clear" w:color="auto" w:fill="auto"/>
          <w:vAlign w:val="center"/>
        </w:tcPr>
        <w:p w14:paraId="5DD41192" w14:textId="77777777" w:rsidR="001B3B84" w:rsidRPr="00FB4C7E" w:rsidRDefault="001B3B84" w:rsidP="00DE5228">
          <w:pPr>
            <w:pStyle w:val="Heading1"/>
          </w:pPr>
          <w:r>
            <w:t xml:space="preserve">SUPPLEMENT TO </w:t>
          </w:r>
          <w:r w:rsidR="00B85DB9">
            <w:t>T</w:t>
          </w:r>
          <w:r>
            <w:t xml:space="preserve">HE </w:t>
          </w:r>
          <w:r w:rsidRPr="00FB4C7E">
            <w:t>Bill of Lading</w:t>
          </w:r>
        </w:p>
      </w:tc>
      <w:tc>
        <w:tcPr>
          <w:tcW w:w="2297" w:type="dxa"/>
          <w:tcBorders>
            <w:top w:val="nil"/>
            <w:left w:val="nil"/>
            <w:bottom w:val="nil"/>
            <w:right w:val="nil"/>
          </w:tcBorders>
          <w:shd w:val="clear" w:color="auto" w:fill="auto"/>
          <w:vAlign w:val="center"/>
        </w:tcPr>
        <w:p w14:paraId="2BB2E9C1" w14:textId="54F90F9A" w:rsidR="001B3B84" w:rsidRPr="00FB4C7E" w:rsidRDefault="001B3B84" w:rsidP="001B3B84">
          <w:pPr>
            <w:pStyle w:val="Heading2"/>
          </w:pPr>
          <w:r>
            <w:t>Page</w:t>
          </w:r>
          <w:r w:rsidR="00D73F1A">
            <w:t xml:space="preserve"> </w:t>
          </w:r>
          <w:r w:rsidR="00D73F1A">
            <w:fldChar w:fldCharType="begin"/>
          </w:r>
          <w:r w:rsidR="00D73F1A">
            <w:instrText xml:space="preserve"> PAGE  \* Arabic  \* MERGEFORMAT </w:instrText>
          </w:r>
          <w:r w:rsidR="00D73F1A">
            <w:fldChar w:fldCharType="separate"/>
          </w:r>
          <w:r w:rsidR="00E07876">
            <w:rPr>
              <w:noProof/>
            </w:rPr>
            <w:t>2</w:t>
          </w:r>
          <w:r w:rsidR="00D73F1A">
            <w:fldChar w:fldCharType="end"/>
          </w:r>
          <w:r w:rsidRPr="00FB4C7E">
            <w:t xml:space="preserve"> of </w:t>
          </w:r>
          <w:r w:rsidR="00012FAF">
            <w:fldChar w:fldCharType="begin"/>
          </w:r>
          <w:r w:rsidR="00012FAF">
            <w:instrText xml:space="preserve"> NUMPAGES   \* MERGEFORMAT </w:instrText>
          </w:r>
          <w:r w:rsidR="00012FAF">
            <w:fldChar w:fldCharType="separate"/>
          </w:r>
          <w:r w:rsidR="00E07876">
            <w:rPr>
              <w:noProof/>
            </w:rPr>
            <w:t>2</w:t>
          </w:r>
          <w:r w:rsidR="00012FAF">
            <w:rPr>
              <w:noProof/>
            </w:rPr>
            <w:fldChar w:fldCharType="end"/>
          </w:r>
        </w:p>
      </w:tc>
    </w:tr>
    <w:tr w:rsidR="00141159" w:rsidRPr="00FB4C7E" w14:paraId="73042C9C" w14:textId="77777777" w:rsidTr="00146BF8">
      <w:trPr>
        <w:trHeight w:val="288"/>
      </w:trPr>
      <w:tc>
        <w:tcPr>
          <w:tcW w:w="2304" w:type="dxa"/>
          <w:tcBorders>
            <w:top w:val="nil"/>
            <w:left w:val="nil"/>
            <w:bottom w:val="nil"/>
            <w:right w:val="nil"/>
          </w:tcBorders>
          <w:shd w:val="clear" w:color="auto" w:fill="auto"/>
          <w:vAlign w:val="center"/>
        </w:tcPr>
        <w:p w14:paraId="653D10CC" w14:textId="77777777" w:rsidR="00141159" w:rsidRDefault="00141159" w:rsidP="00141159">
          <w:pPr>
            <w:pStyle w:val="Date"/>
          </w:pPr>
        </w:p>
      </w:tc>
      <w:tc>
        <w:tcPr>
          <w:tcW w:w="8496" w:type="dxa"/>
          <w:gridSpan w:val="2"/>
          <w:tcBorders>
            <w:top w:val="nil"/>
            <w:left w:val="nil"/>
            <w:bottom w:val="nil"/>
            <w:right w:val="nil"/>
          </w:tcBorders>
          <w:shd w:val="clear" w:color="auto" w:fill="auto"/>
          <w:vAlign w:val="center"/>
        </w:tcPr>
        <w:p w14:paraId="72BA6010" w14:textId="5F9D938C" w:rsidR="00141159" w:rsidRPr="00141159" w:rsidRDefault="00141159" w:rsidP="00141159">
          <w:pPr>
            <w:pStyle w:val="Heading4"/>
            <w:jc w:val="right"/>
            <w:rPr>
              <w:b w:val="0"/>
            </w:rPr>
          </w:pPr>
          <w:r w:rsidRPr="00141159">
            <w:rPr>
              <w:b w:val="0"/>
              <w:sz w:val="20"/>
            </w:rPr>
            <w:t xml:space="preserve">Bill of Lading Number: </w:t>
          </w:r>
          <w:sdt>
            <w:sdtPr>
              <w:rPr>
                <w:b w:val="0"/>
                <w:sz w:val="20"/>
              </w:rPr>
              <w:alias w:val="Field"/>
              <w:tag w:val="13283408-2568296308"/>
              <w:id w:val="-1726670988"/>
              <w:placeholder>
                <w:docPart w:val="238229DC07B14751A6972142A61014D4"/>
              </w:placeholder>
            </w:sdtPr>
            <w:sdtEndPr/>
            <w:sdtContent>
              <w:r w:rsidR="00DA64DB">
                <w:rPr>
                  <w:b w:val="0"/>
                  <w:sz w:val="20"/>
                </w:rPr>
                <w:t>@Value</w:t>
              </w:r>
            </w:sdtContent>
          </w:sdt>
        </w:p>
      </w:tc>
    </w:tr>
  </w:tbl>
  <w:p w14:paraId="023064F8" w14:textId="77777777" w:rsidR="001B3B84" w:rsidRPr="006F137F" w:rsidRDefault="001B3B84" w:rsidP="00141159">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ayout w:type="fixed"/>
      <w:tblCellMar>
        <w:top w:w="14" w:type="dxa"/>
        <w:left w:w="86" w:type="dxa"/>
        <w:bottom w:w="14" w:type="dxa"/>
        <w:right w:w="86" w:type="dxa"/>
      </w:tblCellMar>
      <w:tblLook w:val="0000" w:firstRow="0" w:lastRow="0" w:firstColumn="0" w:lastColumn="0" w:noHBand="0" w:noVBand="0"/>
    </w:tblPr>
    <w:tblGrid>
      <w:gridCol w:w="2304"/>
      <w:gridCol w:w="6199"/>
      <w:gridCol w:w="2297"/>
    </w:tblGrid>
    <w:tr w:rsidR="00A76D1B" w:rsidRPr="00FB4C7E" w14:paraId="4F7A469C" w14:textId="77777777" w:rsidTr="00A76D1B">
      <w:trPr>
        <w:trHeight w:val="461"/>
      </w:trPr>
      <w:tc>
        <w:tcPr>
          <w:tcW w:w="2304" w:type="dxa"/>
          <w:shd w:val="clear" w:color="auto" w:fill="auto"/>
          <w:vAlign w:val="center"/>
        </w:tcPr>
        <w:p w14:paraId="180D9BF6" w14:textId="77777777" w:rsidR="00A76D1B" w:rsidRPr="00FB4C7E" w:rsidRDefault="00A76D1B" w:rsidP="00A76D1B">
          <w:pPr>
            <w:pStyle w:val="Date"/>
          </w:pPr>
          <w:r>
            <w:t xml:space="preserve">Date: </w:t>
          </w:r>
          <w:sdt>
            <w:sdtPr>
              <w:alias w:val="Field"/>
              <w:tag w:val="13283408-3458899015"/>
              <w:id w:val="-836068281"/>
              <w:placeholder>
                <w:docPart w:val="B9B7798D09A84C32B3FA4C298649B258"/>
              </w:placeholder>
            </w:sdtPr>
            <w:sdtEndPr/>
            <w:sdtContent>
              <w:r>
                <w:t>@</w:t>
              </w:r>
              <w:proofErr w:type="spellStart"/>
              <w:r>
                <w:t>SessionDate</w:t>
              </w:r>
              <w:proofErr w:type="spellEnd"/>
            </w:sdtContent>
          </w:sdt>
        </w:p>
      </w:tc>
      <w:tc>
        <w:tcPr>
          <w:tcW w:w="6199" w:type="dxa"/>
          <w:shd w:val="clear" w:color="auto" w:fill="auto"/>
          <w:vAlign w:val="center"/>
        </w:tcPr>
        <w:p w14:paraId="5D24E5E9" w14:textId="77777777" w:rsidR="00A76D1B" w:rsidRPr="00FB4C7E" w:rsidRDefault="00A76D1B" w:rsidP="00A76D1B">
          <w:pPr>
            <w:pStyle w:val="Heading1"/>
          </w:pPr>
          <w:r w:rsidRPr="00FB4C7E">
            <w:t>Bill of Lading</w:t>
          </w:r>
        </w:p>
      </w:tc>
      <w:tc>
        <w:tcPr>
          <w:tcW w:w="2297" w:type="dxa"/>
          <w:shd w:val="clear" w:color="auto" w:fill="auto"/>
          <w:vAlign w:val="center"/>
        </w:tcPr>
        <w:p w14:paraId="6B9508AA" w14:textId="688FF2EB" w:rsidR="00A76D1B" w:rsidRPr="00FB4C7E" w:rsidRDefault="00A76D1B" w:rsidP="00A76D1B">
          <w:pPr>
            <w:pStyle w:val="Heading2"/>
          </w:pPr>
          <w:r>
            <w:t>Page</w:t>
          </w:r>
          <w:r w:rsidRPr="00FB4C7E">
            <w:t xml:space="preserve"> 1 of </w:t>
          </w:r>
          <w:r w:rsidR="006B39CA">
            <w:rPr>
              <w:noProof/>
            </w:rPr>
            <w:fldChar w:fldCharType="begin"/>
          </w:r>
          <w:r w:rsidR="006B39CA">
            <w:rPr>
              <w:noProof/>
            </w:rPr>
            <w:instrText xml:space="preserve"> NUMPAGES   \* MERGEFORMAT </w:instrText>
          </w:r>
          <w:r w:rsidR="006B39CA">
            <w:rPr>
              <w:noProof/>
            </w:rPr>
            <w:fldChar w:fldCharType="separate"/>
          </w:r>
          <w:r w:rsidR="00E07876">
            <w:rPr>
              <w:noProof/>
            </w:rPr>
            <w:t>2</w:t>
          </w:r>
          <w:r w:rsidR="006B39CA">
            <w:rPr>
              <w:noProof/>
            </w:rPr>
            <w:fldChar w:fldCharType="end"/>
          </w:r>
        </w:p>
      </w:tc>
    </w:tr>
  </w:tbl>
  <w:p w14:paraId="20F3BB65" w14:textId="77777777" w:rsidR="00A14EBA" w:rsidRPr="00A76D1B" w:rsidRDefault="00A14EBA">
    <w:pPr>
      <w:pStyle w:val="Head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FA248E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D5049A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846660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AB859D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DF8D71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530EC7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E1AD91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7FAE50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D844C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305A0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hyphenationZone w:val="425"/>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7790"/>
    <w:rsid w:val="00012FAF"/>
    <w:rsid w:val="00054E67"/>
    <w:rsid w:val="000765BB"/>
    <w:rsid w:val="00077FBA"/>
    <w:rsid w:val="00086182"/>
    <w:rsid w:val="00092194"/>
    <w:rsid w:val="000B3AA5"/>
    <w:rsid w:val="000C678F"/>
    <w:rsid w:val="000D5F7F"/>
    <w:rsid w:val="000E2117"/>
    <w:rsid w:val="000E7AF5"/>
    <w:rsid w:val="00134675"/>
    <w:rsid w:val="00140593"/>
    <w:rsid w:val="00141159"/>
    <w:rsid w:val="001469C4"/>
    <w:rsid w:val="00146BF8"/>
    <w:rsid w:val="001576E4"/>
    <w:rsid w:val="00165315"/>
    <w:rsid w:val="00192158"/>
    <w:rsid w:val="001958ED"/>
    <w:rsid w:val="001A6AA7"/>
    <w:rsid w:val="001B3B84"/>
    <w:rsid w:val="001D0CFF"/>
    <w:rsid w:val="002122A8"/>
    <w:rsid w:val="00263E51"/>
    <w:rsid w:val="0029384A"/>
    <w:rsid w:val="002A45FC"/>
    <w:rsid w:val="002A5674"/>
    <w:rsid w:val="002A704F"/>
    <w:rsid w:val="002A75D2"/>
    <w:rsid w:val="002A7E21"/>
    <w:rsid w:val="002C7395"/>
    <w:rsid w:val="002D5097"/>
    <w:rsid w:val="002E7538"/>
    <w:rsid w:val="002F295F"/>
    <w:rsid w:val="00306567"/>
    <w:rsid w:val="00350F9A"/>
    <w:rsid w:val="0036595F"/>
    <w:rsid w:val="003758D7"/>
    <w:rsid w:val="003815E1"/>
    <w:rsid w:val="00381EA0"/>
    <w:rsid w:val="00394B8A"/>
    <w:rsid w:val="003950C1"/>
    <w:rsid w:val="003A0814"/>
    <w:rsid w:val="003B008D"/>
    <w:rsid w:val="003C5EA5"/>
    <w:rsid w:val="003D7949"/>
    <w:rsid w:val="003E558D"/>
    <w:rsid w:val="003F4355"/>
    <w:rsid w:val="003F4422"/>
    <w:rsid w:val="003F448C"/>
    <w:rsid w:val="003F787D"/>
    <w:rsid w:val="00402701"/>
    <w:rsid w:val="00405EC8"/>
    <w:rsid w:val="00412E83"/>
    <w:rsid w:val="00422583"/>
    <w:rsid w:val="00422668"/>
    <w:rsid w:val="004567CF"/>
    <w:rsid w:val="00492BF1"/>
    <w:rsid w:val="00497011"/>
    <w:rsid w:val="004D11E4"/>
    <w:rsid w:val="004D1C43"/>
    <w:rsid w:val="004D25BE"/>
    <w:rsid w:val="004D59AF"/>
    <w:rsid w:val="004F485D"/>
    <w:rsid w:val="00511E3A"/>
    <w:rsid w:val="00512384"/>
    <w:rsid w:val="00523898"/>
    <w:rsid w:val="0055187D"/>
    <w:rsid w:val="005721B2"/>
    <w:rsid w:val="005844EB"/>
    <w:rsid w:val="005859E0"/>
    <w:rsid w:val="005A6C03"/>
    <w:rsid w:val="005B57B3"/>
    <w:rsid w:val="005D7910"/>
    <w:rsid w:val="005E5155"/>
    <w:rsid w:val="005F5ABE"/>
    <w:rsid w:val="005F7380"/>
    <w:rsid w:val="00614607"/>
    <w:rsid w:val="00616690"/>
    <w:rsid w:val="00643199"/>
    <w:rsid w:val="00655EC4"/>
    <w:rsid w:val="0067097A"/>
    <w:rsid w:val="00674FEA"/>
    <w:rsid w:val="00696562"/>
    <w:rsid w:val="006A0C52"/>
    <w:rsid w:val="006A12E1"/>
    <w:rsid w:val="006B39CA"/>
    <w:rsid w:val="006C4588"/>
    <w:rsid w:val="006D32DC"/>
    <w:rsid w:val="006F137F"/>
    <w:rsid w:val="006F6B3E"/>
    <w:rsid w:val="00710EF6"/>
    <w:rsid w:val="00714325"/>
    <w:rsid w:val="0072090A"/>
    <w:rsid w:val="00732C44"/>
    <w:rsid w:val="00734DC4"/>
    <w:rsid w:val="00741BE1"/>
    <w:rsid w:val="007456B0"/>
    <w:rsid w:val="00751937"/>
    <w:rsid w:val="007612CB"/>
    <w:rsid w:val="00772A27"/>
    <w:rsid w:val="00774101"/>
    <w:rsid w:val="0078197E"/>
    <w:rsid w:val="007943C6"/>
    <w:rsid w:val="00796EEA"/>
    <w:rsid w:val="007A0C29"/>
    <w:rsid w:val="007E55AC"/>
    <w:rsid w:val="007F08AA"/>
    <w:rsid w:val="007F1635"/>
    <w:rsid w:val="008350B3"/>
    <w:rsid w:val="008610D1"/>
    <w:rsid w:val="00872294"/>
    <w:rsid w:val="00877492"/>
    <w:rsid w:val="00881DC9"/>
    <w:rsid w:val="008858DC"/>
    <w:rsid w:val="00887CEA"/>
    <w:rsid w:val="00894D5D"/>
    <w:rsid w:val="00897B3B"/>
    <w:rsid w:val="008A5689"/>
    <w:rsid w:val="008D41E1"/>
    <w:rsid w:val="008F0F82"/>
    <w:rsid w:val="009055B3"/>
    <w:rsid w:val="00905976"/>
    <w:rsid w:val="009152A8"/>
    <w:rsid w:val="00942BD8"/>
    <w:rsid w:val="00964A26"/>
    <w:rsid w:val="009659AB"/>
    <w:rsid w:val="00974889"/>
    <w:rsid w:val="00975773"/>
    <w:rsid w:val="00981E04"/>
    <w:rsid w:val="009C2E35"/>
    <w:rsid w:val="009C4A98"/>
    <w:rsid w:val="009E5284"/>
    <w:rsid w:val="009E71D3"/>
    <w:rsid w:val="00A06691"/>
    <w:rsid w:val="00A12C16"/>
    <w:rsid w:val="00A14EBA"/>
    <w:rsid w:val="00A27542"/>
    <w:rsid w:val="00A50E4D"/>
    <w:rsid w:val="00A54BCB"/>
    <w:rsid w:val="00A66A2F"/>
    <w:rsid w:val="00A757A8"/>
    <w:rsid w:val="00A76D1B"/>
    <w:rsid w:val="00A80DE1"/>
    <w:rsid w:val="00A8407F"/>
    <w:rsid w:val="00A9197A"/>
    <w:rsid w:val="00A96AC8"/>
    <w:rsid w:val="00AB2A4A"/>
    <w:rsid w:val="00AD5522"/>
    <w:rsid w:val="00AD6BD4"/>
    <w:rsid w:val="00AE1D8A"/>
    <w:rsid w:val="00AE596B"/>
    <w:rsid w:val="00AE6ADF"/>
    <w:rsid w:val="00AF07D7"/>
    <w:rsid w:val="00AF628C"/>
    <w:rsid w:val="00B23704"/>
    <w:rsid w:val="00B55A58"/>
    <w:rsid w:val="00B84D42"/>
    <w:rsid w:val="00B8500C"/>
    <w:rsid w:val="00B85DB9"/>
    <w:rsid w:val="00B941DD"/>
    <w:rsid w:val="00BA4A30"/>
    <w:rsid w:val="00BB18FB"/>
    <w:rsid w:val="00BC0770"/>
    <w:rsid w:val="00BF0C6A"/>
    <w:rsid w:val="00BF737E"/>
    <w:rsid w:val="00C03670"/>
    <w:rsid w:val="00C16818"/>
    <w:rsid w:val="00C24591"/>
    <w:rsid w:val="00C377E3"/>
    <w:rsid w:val="00C414EB"/>
    <w:rsid w:val="00C463CC"/>
    <w:rsid w:val="00C46B79"/>
    <w:rsid w:val="00C5074A"/>
    <w:rsid w:val="00C829C6"/>
    <w:rsid w:val="00C85D2A"/>
    <w:rsid w:val="00CA2CD6"/>
    <w:rsid w:val="00CB7790"/>
    <w:rsid w:val="00CE399E"/>
    <w:rsid w:val="00D25BB1"/>
    <w:rsid w:val="00D30C0F"/>
    <w:rsid w:val="00D34E15"/>
    <w:rsid w:val="00D517B4"/>
    <w:rsid w:val="00D53F89"/>
    <w:rsid w:val="00D73F1A"/>
    <w:rsid w:val="00D75116"/>
    <w:rsid w:val="00D829CD"/>
    <w:rsid w:val="00D859FC"/>
    <w:rsid w:val="00DA0701"/>
    <w:rsid w:val="00DA2F16"/>
    <w:rsid w:val="00DA3F1F"/>
    <w:rsid w:val="00DA64DB"/>
    <w:rsid w:val="00DB1254"/>
    <w:rsid w:val="00DC13C8"/>
    <w:rsid w:val="00DE5228"/>
    <w:rsid w:val="00DF12B9"/>
    <w:rsid w:val="00DF519C"/>
    <w:rsid w:val="00E07876"/>
    <w:rsid w:val="00E16F24"/>
    <w:rsid w:val="00E43BF8"/>
    <w:rsid w:val="00E44D60"/>
    <w:rsid w:val="00E62BF6"/>
    <w:rsid w:val="00E76387"/>
    <w:rsid w:val="00E81B65"/>
    <w:rsid w:val="00E94B48"/>
    <w:rsid w:val="00EA4AF9"/>
    <w:rsid w:val="00EB11B6"/>
    <w:rsid w:val="00EB23F8"/>
    <w:rsid w:val="00F22EEA"/>
    <w:rsid w:val="00F260BE"/>
    <w:rsid w:val="00F37384"/>
    <w:rsid w:val="00F402BC"/>
    <w:rsid w:val="00F42C72"/>
    <w:rsid w:val="00F550DA"/>
    <w:rsid w:val="00F67DD4"/>
    <w:rsid w:val="00F71E84"/>
    <w:rsid w:val="00F8632A"/>
    <w:rsid w:val="00FA3341"/>
    <w:rsid w:val="00FA58E3"/>
    <w:rsid w:val="00FB4C7E"/>
    <w:rsid w:val="00FD50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01651DD"/>
  <w15:docId w15:val="{2BB2F18E-ABFD-4625-A922-885F47DB6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qFormat="1"/>
    <w:lsdException w:name="Emphasis"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2668"/>
    <w:rPr>
      <w:rFonts w:asciiTheme="minorHAnsi" w:hAnsiTheme="minorHAnsi"/>
      <w:sz w:val="16"/>
      <w:szCs w:val="24"/>
    </w:rPr>
  </w:style>
  <w:style w:type="paragraph" w:styleId="Heading1">
    <w:name w:val="heading 1"/>
    <w:basedOn w:val="Normal"/>
    <w:next w:val="Normal"/>
    <w:qFormat/>
    <w:rsid w:val="00B8500C"/>
    <w:pPr>
      <w:jc w:val="center"/>
      <w:outlineLvl w:val="0"/>
    </w:pPr>
    <w:rPr>
      <w:rFonts w:asciiTheme="majorHAnsi" w:hAnsiTheme="majorHAnsi"/>
      <w:b/>
      <w:caps/>
      <w:sz w:val="20"/>
      <w:szCs w:val="20"/>
    </w:rPr>
  </w:style>
  <w:style w:type="paragraph" w:styleId="Heading2">
    <w:name w:val="heading 2"/>
    <w:basedOn w:val="Normal"/>
    <w:next w:val="Normal"/>
    <w:qFormat/>
    <w:rsid w:val="00B8500C"/>
    <w:pPr>
      <w:jc w:val="right"/>
      <w:outlineLvl w:val="1"/>
    </w:pPr>
    <w:rPr>
      <w:sz w:val="20"/>
    </w:rPr>
  </w:style>
  <w:style w:type="paragraph" w:styleId="Heading3">
    <w:name w:val="heading 3"/>
    <w:basedOn w:val="Normal"/>
    <w:next w:val="Normal"/>
    <w:qFormat/>
    <w:rsid w:val="00422668"/>
    <w:pPr>
      <w:jc w:val="center"/>
      <w:outlineLvl w:val="2"/>
    </w:pPr>
    <w:rPr>
      <w:rFonts w:asciiTheme="majorHAnsi" w:hAnsiTheme="majorHAnsi"/>
      <w:b/>
      <w:caps/>
    </w:rPr>
  </w:style>
  <w:style w:type="paragraph" w:styleId="Heading4">
    <w:name w:val="heading 4"/>
    <w:basedOn w:val="Normal"/>
    <w:next w:val="Normal"/>
    <w:qFormat/>
    <w:rsid w:val="00B8500C"/>
    <w:pPr>
      <w:outlineLvl w:val="3"/>
    </w:pPr>
    <w:rPr>
      <w:b/>
    </w:rPr>
  </w:style>
  <w:style w:type="paragraph" w:styleId="Heading5">
    <w:name w:val="heading 5"/>
    <w:basedOn w:val="Normal"/>
    <w:next w:val="Normal"/>
    <w:qFormat/>
    <w:rsid w:val="00422668"/>
    <w:pPr>
      <w:jc w:val="center"/>
      <w:outlineLvl w:val="4"/>
    </w:pPr>
    <w:rPr>
      <w:rFonts w:asciiTheme="majorHAnsi" w:hAnsiTheme="majorHAns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gnatureLine">
    <w:name w:val="Signature Line"/>
    <w:basedOn w:val="Normal"/>
    <w:qFormat/>
    <w:rsid w:val="00B8500C"/>
    <w:pPr>
      <w:tabs>
        <w:tab w:val="right" w:leader="underscore" w:pos="3120"/>
      </w:tabs>
    </w:pPr>
  </w:style>
  <w:style w:type="paragraph" w:styleId="BalloonText">
    <w:name w:val="Balloon Text"/>
    <w:basedOn w:val="Normal"/>
    <w:semiHidden/>
    <w:rsid w:val="00FB4C7E"/>
    <w:rPr>
      <w:rFonts w:cs="Tahoma"/>
      <w:szCs w:val="16"/>
    </w:rPr>
  </w:style>
  <w:style w:type="paragraph" w:customStyle="1" w:styleId="FinePrint">
    <w:name w:val="Fine Print"/>
    <w:basedOn w:val="Normal"/>
    <w:link w:val="FinePrintChar"/>
    <w:qFormat/>
    <w:rsid w:val="008350B3"/>
    <w:rPr>
      <w:sz w:val="12"/>
    </w:rPr>
  </w:style>
  <w:style w:type="character" w:customStyle="1" w:styleId="FinePrintChar">
    <w:name w:val="Fine Print Char"/>
    <w:basedOn w:val="DefaultParagraphFont"/>
    <w:link w:val="FinePrint"/>
    <w:rsid w:val="008350B3"/>
    <w:rPr>
      <w:rFonts w:ascii="Tahoma" w:hAnsi="Tahoma"/>
      <w:sz w:val="12"/>
      <w:szCs w:val="24"/>
      <w:lang w:val="en-US" w:eastAsia="en-US" w:bidi="ar-SA"/>
    </w:rPr>
  </w:style>
  <w:style w:type="paragraph" w:customStyle="1" w:styleId="Centered">
    <w:name w:val="Centered"/>
    <w:basedOn w:val="Normal"/>
    <w:qFormat/>
    <w:rsid w:val="003758D7"/>
    <w:pPr>
      <w:jc w:val="center"/>
    </w:pPr>
  </w:style>
  <w:style w:type="paragraph" w:customStyle="1" w:styleId="CheckBox">
    <w:name w:val="Check Box"/>
    <w:basedOn w:val="Normal"/>
    <w:link w:val="CheckBoxChar"/>
    <w:qFormat/>
    <w:rsid w:val="00A06691"/>
    <w:rPr>
      <w:rFonts w:ascii="Wingdings" w:hAnsi="Wingdings"/>
      <w:color w:val="333333"/>
      <w:sz w:val="20"/>
    </w:rPr>
  </w:style>
  <w:style w:type="character" w:customStyle="1" w:styleId="CheckBoxChar">
    <w:name w:val="Check Box Char"/>
    <w:basedOn w:val="DefaultParagraphFont"/>
    <w:link w:val="CheckBox"/>
    <w:rsid w:val="00A06691"/>
    <w:rPr>
      <w:rFonts w:ascii="Wingdings" w:hAnsi="Wingdings"/>
      <w:color w:val="333333"/>
      <w:szCs w:val="24"/>
      <w:lang w:val="en-US" w:eastAsia="en-US" w:bidi="ar-SA"/>
    </w:rPr>
  </w:style>
  <w:style w:type="paragraph" w:customStyle="1" w:styleId="Lines">
    <w:name w:val="Lines"/>
    <w:basedOn w:val="Normal"/>
    <w:link w:val="LinesChar"/>
    <w:unhideWhenUsed/>
    <w:qFormat/>
    <w:rsid w:val="009152A8"/>
    <w:rPr>
      <w:color w:val="7F7F7F" w:themeColor="text1" w:themeTint="80"/>
      <w:sz w:val="12"/>
    </w:rPr>
  </w:style>
  <w:style w:type="character" w:customStyle="1" w:styleId="LinesChar">
    <w:name w:val="Lines Char"/>
    <w:basedOn w:val="DefaultParagraphFont"/>
    <w:link w:val="Lines"/>
    <w:rsid w:val="00422668"/>
    <w:rPr>
      <w:rFonts w:asciiTheme="minorHAnsi" w:hAnsiTheme="minorHAnsi"/>
      <w:color w:val="7F7F7F" w:themeColor="text1" w:themeTint="80"/>
      <w:sz w:val="12"/>
      <w:szCs w:val="24"/>
    </w:rPr>
  </w:style>
  <w:style w:type="paragraph" w:customStyle="1" w:styleId="Terms">
    <w:name w:val="Terms"/>
    <w:basedOn w:val="Normal"/>
    <w:unhideWhenUsed/>
    <w:qFormat/>
    <w:rsid w:val="009C4A98"/>
    <w:pPr>
      <w:spacing w:before="40"/>
    </w:pPr>
  </w:style>
  <w:style w:type="paragraph" w:customStyle="1" w:styleId="ShipperSignature">
    <w:name w:val="Shipper Signature"/>
    <w:basedOn w:val="Normal"/>
    <w:link w:val="ShipperSignatureChar"/>
    <w:qFormat/>
    <w:rsid w:val="00A06691"/>
    <w:pPr>
      <w:spacing w:before="40"/>
    </w:pPr>
    <w:rPr>
      <w:b/>
    </w:rPr>
  </w:style>
  <w:style w:type="character" w:customStyle="1" w:styleId="ShipperSignatureChar">
    <w:name w:val="Shipper Signature Char"/>
    <w:basedOn w:val="DefaultParagraphFont"/>
    <w:link w:val="ShipperSignature"/>
    <w:rsid w:val="00A06691"/>
    <w:rPr>
      <w:rFonts w:ascii="Tahoma" w:hAnsi="Tahoma"/>
      <w:b/>
      <w:sz w:val="16"/>
      <w:szCs w:val="24"/>
      <w:lang w:val="en-US" w:eastAsia="en-US" w:bidi="ar-SA"/>
    </w:rPr>
  </w:style>
  <w:style w:type="paragraph" w:customStyle="1" w:styleId="BarCode">
    <w:name w:val="Bar Code"/>
    <w:basedOn w:val="Normal"/>
    <w:qFormat/>
    <w:rsid w:val="00B8500C"/>
    <w:pPr>
      <w:spacing w:before="80" w:after="80"/>
      <w:jc w:val="center"/>
    </w:pPr>
    <w:rPr>
      <w:b/>
      <w:caps/>
      <w:outline/>
      <w:color w:val="FFFFFF" w:themeColor="background1"/>
      <w:sz w:val="24"/>
      <w14:textOutline w14:w="9525" w14:cap="flat" w14:cmpd="sng" w14:algn="ctr">
        <w14:solidFill>
          <w14:schemeClr w14:val="bg1">
            <w14:lumMod w14:val="50000"/>
          </w14:schemeClr>
        </w14:solidFill>
        <w14:prstDash w14:val="solid"/>
        <w14:round/>
      </w14:textOutline>
      <w14:textFill>
        <w14:noFill/>
      </w14:textFill>
    </w:rPr>
  </w:style>
  <w:style w:type="paragraph" w:customStyle="1" w:styleId="Signatureheading">
    <w:name w:val="Signature heading"/>
    <w:basedOn w:val="Normal"/>
    <w:qFormat/>
    <w:rsid w:val="00B8500C"/>
    <w:pPr>
      <w:spacing w:after="120"/>
    </w:pPr>
    <w:rPr>
      <w:b/>
      <w:bCs/>
      <w:szCs w:val="20"/>
    </w:rPr>
  </w:style>
  <w:style w:type="character" w:styleId="PlaceholderText">
    <w:name w:val="Placeholder Text"/>
    <w:basedOn w:val="DefaultParagraphFont"/>
    <w:uiPriority w:val="99"/>
    <w:semiHidden/>
    <w:rsid w:val="00B8500C"/>
    <w:rPr>
      <w:color w:val="808080"/>
    </w:rPr>
  </w:style>
  <w:style w:type="paragraph" w:styleId="Date">
    <w:name w:val="Date"/>
    <w:basedOn w:val="Normal"/>
    <w:next w:val="Normal"/>
    <w:link w:val="DateChar"/>
    <w:qFormat/>
    <w:rsid w:val="00B8500C"/>
    <w:rPr>
      <w:sz w:val="20"/>
    </w:rPr>
  </w:style>
  <w:style w:type="character" w:customStyle="1" w:styleId="DateChar">
    <w:name w:val="Date Char"/>
    <w:basedOn w:val="DefaultParagraphFont"/>
    <w:link w:val="Date"/>
    <w:rsid w:val="00B8500C"/>
    <w:rPr>
      <w:rFonts w:asciiTheme="minorHAnsi" w:hAnsiTheme="minorHAnsi"/>
      <w:szCs w:val="24"/>
    </w:rPr>
  </w:style>
  <w:style w:type="paragraph" w:styleId="Header">
    <w:name w:val="header"/>
    <w:basedOn w:val="Normal"/>
    <w:link w:val="HeaderChar"/>
    <w:unhideWhenUsed/>
    <w:rsid w:val="004567CF"/>
    <w:pPr>
      <w:tabs>
        <w:tab w:val="center" w:pos="4680"/>
        <w:tab w:val="right" w:pos="9360"/>
      </w:tabs>
    </w:pPr>
  </w:style>
  <w:style w:type="character" w:customStyle="1" w:styleId="HeaderChar">
    <w:name w:val="Header Char"/>
    <w:basedOn w:val="DefaultParagraphFont"/>
    <w:link w:val="Header"/>
    <w:rsid w:val="004567CF"/>
    <w:rPr>
      <w:rFonts w:asciiTheme="minorHAnsi" w:hAnsiTheme="minorHAnsi"/>
      <w:sz w:val="16"/>
      <w:szCs w:val="24"/>
    </w:rPr>
  </w:style>
  <w:style w:type="paragraph" w:styleId="Footer">
    <w:name w:val="footer"/>
    <w:basedOn w:val="Normal"/>
    <w:link w:val="FooterChar"/>
    <w:unhideWhenUsed/>
    <w:rsid w:val="004567CF"/>
    <w:pPr>
      <w:tabs>
        <w:tab w:val="center" w:pos="4680"/>
        <w:tab w:val="right" w:pos="9360"/>
      </w:tabs>
    </w:pPr>
  </w:style>
  <w:style w:type="character" w:customStyle="1" w:styleId="FooterChar">
    <w:name w:val="Footer Char"/>
    <w:basedOn w:val="DefaultParagraphFont"/>
    <w:link w:val="Footer"/>
    <w:rsid w:val="004567CF"/>
    <w:rPr>
      <w:rFonts w:asciiTheme="minorHAnsi" w:hAnsiTheme="minorHAnsi"/>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jects\AX\WorkingMaterial\DevelopmentTasks\BOL\BOL_Microsoft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30E8B3EE0444E13B7BF6AE0CBBB7A31"/>
        <w:category>
          <w:name w:val="General"/>
          <w:gallery w:val="placeholder"/>
        </w:category>
        <w:types>
          <w:type w:val="bbPlcHdr"/>
        </w:types>
        <w:behaviors>
          <w:behavior w:val="content"/>
        </w:behaviors>
        <w:guid w:val="{7E0435A7-99A7-4EE2-9E76-E26E0CBCFAFD}"/>
      </w:docPartPr>
      <w:docPartBody>
        <w:p w:rsidR="00F77C86" w:rsidRDefault="001F5C07">
          <w:r w:rsidRPr="001A6B4A">
            <w:rPr>
              <w:rStyle w:val="PlaceholderText"/>
            </w:rPr>
            <w:t>Empty</w:t>
          </w:r>
        </w:p>
      </w:docPartBody>
    </w:docPart>
    <w:docPart>
      <w:docPartPr>
        <w:name w:val="41CBD2118F8B486F813DC56C58E83644"/>
        <w:category>
          <w:name w:val="General"/>
          <w:gallery w:val="placeholder"/>
        </w:category>
        <w:types>
          <w:type w:val="bbPlcHdr"/>
        </w:types>
        <w:behaviors>
          <w:behavior w:val="content"/>
        </w:behaviors>
        <w:guid w:val="{A49266C8-4C7C-4E91-8463-42E22C84BAF4}"/>
      </w:docPartPr>
      <w:docPartBody>
        <w:p w:rsidR="00F77C86" w:rsidRDefault="001F5C07">
          <w:r w:rsidRPr="001A6B4A">
            <w:rPr>
              <w:rStyle w:val="PlaceholderText"/>
            </w:rPr>
            <w:t>Empty</w:t>
          </w:r>
        </w:p>
      </w:docPartBody>
    </w:docPart>
    <w:docPart>
      <w:docPartPr>
        <w:name w:val="83898CC4499E40BC8054E9286ECACDC4"/>
        <w:category>
          <w:name w:val="General"/>
          <w:gallery w:val="placeholder"/>
        </w:category>
        <w:types>
          <w:type w:val="bbPlcHdr"/>
        </w:types>
        <w:behaviors>
          <w:behavior w:val="content"/>
        </w:behaviors>
        <w:guid w:val="{893A6D97-B1DC-459D-8E5A-01212EFBD122}"/>
      </w:docPartPr>
      <w:docPartBody>
        <w:p w:rsidR="00F77C86" w:rsidRDefault="001F5C07">
          <w:r w:rsidRPr="001A6B4A">
            <w:rPr>
              <w:rStyle w:val="PlaceholderText"/>
            </w:rPr>
            <w:t>Empty</w:t>
          </w:r>
        </w:p>
      </w:docPartBody>
    </w:docPart>
    <w:docPart>
      <w:docPartPr>
        <w:name w:val="D63AD17EE5B340FDA23A4F378684DEC5"/>
        <w:category>
          <w:name w:val="General"/>
          <w:gallery w:val="placeholder"/>
        </w:category>
        <w:types>
          <w:type w:val="bbPlcHdr"/>
        </w:types>
        <w:behaviors>
          <w:behavior w:val="content"/>
        </w:behaviors>
        <w:guid w:val="{97A1F21F-3AB7-4FD5-A29E-F178CACED939}"/>
      </w:docPartPr>
      <w:docPartBody>
        <w:p w:rsidR="00F77C86" w:rsidRDefault="001F5C07">
          <w:r w:rsidRPr="001A6B4A">
            <w:rPr>
              <w:rStyle w:val="PlaceholderText"/>
            </w:rPr>
            <w:t>Empty</w:t>
          </w:r>
        </w:p>
      </w:docPartBody>
    </w:docPart>
    <w:docPart>
      <w:docPartPr>
        <w:name w:val="A51A318F02904D17A6246A73DB58D4A5"/>
        <w:category>
          <w:name w:val="General"/>
          <w:gallery w:val="placeholder"/>
        </w:category>
        <w:types>
          <w:type w:val="bbPlcHdr"/>
        </w:types>
        <w:behaviors>
          <w:behavior w:val="content"/>
        </w:behaviors>
        <w:guid w:val="{CD0FED2B-C207-4E3B-A45E-DB931B011DAF}"/>
      </w:docPartPr>
      <w:docPartBody>
        <w:p w:rsidR="00F77C86" w:rsidRDefault="001F5C07">
          <w:r w:rsidRPr="001A6B4A">
            <w:rPr>
              <w:rStyle w:val="PlaceholderText"/>
            </w:rPr>
            <w:t>Empty</w:t>
          </w:r>
        </w:p>
      </w:docPartBody>
    </w:docPart>
    <w:docPart>
      <w:docPartPr>
        <w:name w:val="7C356CB945BC4AA88229493E719B3C4E"/>
        <w:category>
          <w:name w:val="General"/>
          <w:gallery w:val="placeholder"/>
        </w:category>
        <w:types>
          <w:type w:val="bbPlcHdr"/>
        </w:types>
        <w:behaviors>
          <w:behavior w:val="content"/>
        </w:behaviors>
        <w:guid w:val="{43E8B40F-FF17-4822-B18F-B8415844156B}"/>
      </w:docPartPr>
      <w:docPartBody>
        <w:p w:rsidR="00345E64" w:rsidRDefault="00F77C86" w:rsidP="00F77C86">
          <w:pPr>
            <w:pStyle w:val="7C356CB945BC4AA88229493E719B3C4E"/>
          </w:pPr>
          <w:r w:rsidRPr="001A6B4A">
            <w:rPr>
              <w:rStyle w:val="PlaceholderText"/>
            </w:rPr>
            <w:t>Empty</w:t>
          </w:r>
        </w:p>
      </w:docPartBody>
    </w:docPart>
    <w:docPart>
      <w:docPartPr>
        <w:name w:val="CD2EDCA51D1943E18F86CF546C12E531"/>
        <w:category>
          <w:name w:val="General"/>
          <w:gallery w:val="placeholder"/>
        </w:category>
        <w:types>
          <w:type w:val="bbPlcHdr"/>
        </w:types>
        <w:behaviors>
          <w:behavior w:val="content"/>
        </w:behaviors>
        <w:guid w:val="{14535F8A-E458-421A-9B49-A241BBA92657}"/>
      </w:docPartPr>
      <w:docPartBody>
        <w:p w:rsidR="00345E64" w:rsidRDefault="00F77C86" w:rsidP="00F77C86">
          <w:pPr>
            <w:pStyle w:val="CD2EDCA51D1943E18F86CF546C12E531"/>
          </w:pPr>
          <w:r w:rsidRPr="001A6B4A">
            <w:rPr>
              <w:rStyle w:val="PlaceholderText"/>
            </w:rPr>
            <w:t>Empty</w:t>
          </w:r>
        </w:p>
      </w:docPartBody>
    </w:docPart>
    <w:docPart>
      <w:docPartPr>
        <w:name w:val="0E0A4F427FE34365B8DD8B40A6E7E991"/>
        <w:category>
          <w:name w:val="General"/>
          <w:gallery w:val="placeholder"/>
        </w:category>
        <w:types>
          <w:type w:val="bbPlcHdr"/>
        </w:types>
        <w:behaviors>
          <w:behavior w:val="content"/>
        </w:behaviors>
        <w:guid w:val="{7C128A24-5845-4829-B8FE-0E401D20ECE6}"/>
      </w:docPartPr>
      <w:docPartBody>
        <w:p w:rsidR="00345E64" w:rsidRDefault="00F77C86" w:rsidP="00F77C86">
          <w:pPr>
            <w:pStyle w:val="0E0A4F427FE34365B8DD8B40A6E7E991"/>
          </w:pPr>
          <w:r w:rsidRPr="001A6B4A">
            <w:rPr>
              <w:rStyle w:val="PlaceholderText"/>
            </w:rPr>
            <w:t>Empty</w:t>
          </w:r>
        </w:p>
      </w:docPartBody>
    </w:docPart>
    <w:docPart>
      <w:docPartPr>
        <w:name w:val="6AE3C653AAD04581BDA95F9991330EE3"/>
        <w:category>
          <w:name w:val="General"/>
          <w:gallery w:val="placeholder"/>
        </w:category>
        <w:types>
          <w:type w:val="bbPlcHdr"/>
        </w:types>
        <w:behaviors>
          <w:behavior w:val="content"/>
        </w:behaviors>
        <w:guid w:val="{BF39169C-A973-4266-A1E3-4495095ECE57}"/>
      </w:docPartPr>
      <w:docPartBody>
        <w:p w:rsidR="00345E64" w:rsidRDefault="00F77C86" w:rsidP="00F77C86">
          <w:pPr>
            <w:pStyle w:val="6AE3C653AAD04581BDA95F9991330EE3"/>
          </w:pPr>
          <w:r w:rsidRPr="001A6B4A">
            <w:rPr>
              <w:rStyle w:val="PlaceholderText"/>
            </w:rPr>
            <w:t>Empty</w:t>
          </w:r>
        </w:p>
      </w:docPartBody>
    </w:docPart>
    <w:docPart>
      <w:docPartPr>
        <w:name w:val="EB8FA5AD3B334407B007A8A2B069FF21"/>
        <w:category>
          <w:name w:val="General"/>
          <w:gallery w:val="placeholder"/>
        </w:category>
        <w:types>
          <w:type w:val="bbPlcHdr"/>
        </w:types>
        <w:behaviors>
          <w:behavior w:val="content"/>
        </w:behaviors>
        <w:guid w:val="{21257958-89F8-4821-80B9-C6044C3FC4F1}"/>
      </w:docPartPr>
      <w:docPartBody>
        <w:p w:rsidR="00345E64" w:rsidRDefault="00F77C86" w:rsidP="00F77C86">
          <w:pPr>
            <w:pStyle w:val="EB8FA5AD3B334407B007A8A2B069FF21"/>
          </w:pPr>
          <w:r w:rsidRPr="001A6B4A">
            <w:rPr>
              <w:rStyle w:val="PlaceholderText"/>
            </w:rPr>
            <w:t>Empty</w:t>
          </w:r>
        </w:p>
      </w:docPartBody>
    </w:docPart>
    <w:docPart>
      <w:docPartPr>
        <w:name w:val="F0BEED17C0D34BD9A2B19C04C5B2BB8C"/>
        <w:category>
          <w:name w:val="General"/>
          <w:gallery w:val="placeholder"/>
        </w:category>
        <w:types>
          <w:type w:val="bbPlcHdr"/>
        </w:types>
        <w:behaviors>
          <w:behavior w:val="content"/>
        </w:behaviors>
        <w:guid w:val="{2B879208-39B5-492B-8119-79644FB52CC3}"/>
      </w:docPartPr>
      <w:docPartBody>
        <w:p w:rsidR="00345E64" w:rsidRDefault="00F77C86" w:rsidP="00F77C86">
          <w:pPr>
            <w:pStyle w:val="F0BEED17C0D34BD9A2B19C04C5B2BB8C"/>
          </w:pPr>
          <w:r w:rsidRPr="001A6B4A">
            <w:rPr>
              <w:rStyle w:val="PlaceholderText"/>
            </w:rPr>
            <w:t>Empty</w:t>
          </w:r>
        </w:p>
      </w:docPartBody>
    </w:docPart>
    <w:docPart>
      <w:docPartPr>
        <w:name w:val="E3F06F90268F401B87CEEC56CB7ED458"/>
        <w:category>
          <w:name w:val="General"/>
          <w:gallery w:val="placeholder"/>
        </w:category>
        <w:types>
          <w:type w:val="bbPlcHdr"/>
        </w:types>
        <w:behaviors>
          <w:behavior w:val="content"/>
        </w:behaviors>
        <w:guid w:val="{DE467ED8-244C-4608-8874-87F1C5F3BE2C}"/>
      </w:docPartPr>
      <w:docPartBody>
        <w:p w:rsidR="00345E64" w:rsidRDefault="00F77C86" w:rsidP="00F77C86">
          <w:pPr>
            <w:pStyle w:val="E3F06F90268F401B87CEEC56CB7ED458"/>
          </w:pPr>
          <w:r w:rsidRPr="001A6B4A">
            <w:rPr>
              <w:rStyle w:val="PlaceholderText"/>
            </w:rPr>
            <w:t>Empty</w:t>
          </w:r>
        </w:p>
      </w:docPartBody>
    </w:docPart>
    <w:docPart>
      <w:docPartPr>
        <w:name w:val="DefaultPlaceholder_-1854013436"/>
        <w:category>
          <w:name w:val="General"/>
          <w:gallery w:val="placeholder"/>
        </w:category>
        <w:types>
          <w:type w:val="bbPlcHdr"/>
        </w:types>
        <w:behaviors>
          <w:behavior w:val="content"/>
        </w:behaviors>
        <w:guid w:val="{5DBBF1E1-3CD4-4B26-A250-155FC3E28BAC}"/>
      </w:docPartPr>
      <w:docPartBody>
        <w:p w:rsidR="008A6348" w:rsidRDefault="00345E64">
          <w:r w:rsidRPr="00F332F7">
            <w:rPr>
              <w:rStyle w:val="PlaceholderText"/>
            </w:rPr>
            <w:t>Enter any content that you want to repeat, including other content controls. You can also insert this control around table rows in order to repeat parts of a table.</w:t>
          </w:r>
        </w:p>
      </w:docPartBody>
    </w:docPart>
    <w:docPart>
      <w:docPartPr>
        <w:name w:val="93E3C96BDF7E495C8199A13FC5CBA00D"/>
        <w:category>
          <w:name w:val="General"/>
          <w:gallery w:val="placeholder"/>
        </w:category>
        <w:types>
          <w:type w:val="bbPlcHdr"/>
        </w:types>
        <w:behaviors>
          <w:behavior w:val="content"/>
        </w:behaviors>
        <w:guid w:val="{2FCD1281-B1A6-4FEA-8CD5-03231F394576}"/>
      </w:docPartPr>
      <w:docPartBody>
        <w:p w:rsidR="008A6348" w:rsidRDefault="00345E64">
          <w:r w:rsidRPr="00F332F7">
            <w:rPr>
              <w:rStyle w:val="PlaceholderText"/>
            </w:rPr>
            <w:t>Empty</w:t>
          </w:r>
        </w:p>
      </w:docPartBody>
    </w:docPart>
    <w:docPart>
      <w:docPartPr>
        <w:name w:val="B63EB671053E49A98F6508EFE21BC581"/>
        <w:category>
          <w:name w:val="General"/>
          <w:gallery w:val="placeholder"/>
        </w:category>
        <w:types>
          <w:type w:val="bbPlcHdr"/>
        </w:types>
        <w:behaviors>
          <w:behavior w:val="content"/>
        </w:behaviors>
        <w:guid w:val="{0E7BE622-CAD2-42A8-AC88-9FC9C887A947}"/>
      </w:docPartPr>
      <w:docPartBody>
        <w:p w:rsidR="008A6348" w:rsidRDefault="00345E64">
          <w:r w:rsidRPr="00F332F7">
            <w:rPr>
              <w:rStyle w:val="PlaceholderText"/>
            </w:rPr>
            <w:t>Empty</w:t>
          </w:r>
        </w:p>
      </w:docPartBody>
    </w:docPart>
    <w:docPart>
      <w:docPartPr>
        <w:name w:val="640E75A159BA4A928234A5038AE4C02A"/>
        <w:category>
          <w:name w:val="General"/>
          <w:gallery w:val="placeholder"/>
        </w:category>
        <w:types>
          <w:type w:val="bbPlcHdr"/>
        </w:types>
        <w:behaviors>
          <w:behavior w:val="content"/>
        </w:behaviors>
        <w:guid w:val="{12BC3DF8-F383-4F9C-98D1-1BD5707BC05C}"/>
      </w:docPartPr>
      <w:docPartBody>
        <w:p w:rsidR="008A6348" w:rsidRDefault="00345E64">
          <w:r w:rsidRPr="00F332F7">
            <w:rPr>
              <w:rStyle w:val="PlaceholderText"/>
            </w:rPr>
            <w:t>Empty</w:t>
          </w:r>
        </w:p>
      </w:docPartBody>
    </w:docPart>
    <w:docPart>
      <w:docPartPr>
        <w:name w:val="213DDA5B2B2349C9B03EC1B8CF93C3E0"/>
        <w:category>
          <w:name w:val="General"/>
          <w:gallery w:val="placeholder"/>
        </w:category>
        <w:types>
          <w:type w:val="bbPlcHdr"/>
        </w:types>
        <w:behaviors>
          <w:behavior w:val="content"/>
        </w:behaviors>
        <w:guid w:val="{955F4325-7484-44F3-99FE-D1F7BE90953C}"/>
      </w:docPartPr>
      <w:docPartBody>
        <w:p w:rsidR="008A6348" w:rsidRDefault="00345E64">
          <w:r w:rsidRPr="00F332F7">
            <w:rPr>
              <w:rStyle w:val="PlaceholderText"/>
            </w:rPr>
            <w:t>Empty</w:t>
          </w:r>
        </w:p>
      </w:docPartBody>
    </w:docPart>
    <w:docPart>
      <w:docPartPr>
        <w:name w:val="A0829ADB50184A61B0CBBFA26A212F3E"/>
        <w:category>
          <w:name w:val="General"/>
          <w:gallery w:val="placeholder"/>
        </w:category>
        <w:types>
          <w:type w:val="bbPlcHdr"/>
        </w:types>
        <w:behaviors>
          <w:behavior w:val="content"/>
        </w:behaviors>
        <w:guid w:val="{1D8E77BE-A562-4232-8161-71D15C8C41F3}"/>
      </w:docPartPr>
      <w:docPartBody>
        <w:p w:rsidR="00414999" w:rsidRDefault="004A3792" w:rsidP="004A3792">
          <w:pPr>
            <w:pStyle w:val="A0829ADB50184A61B0CBBFA26A212F3E"/>
          </w:pPr>
          <w:r w:rsidRPr="001A6B4A">
            <w:rPr>
              <w:rStyle w:val="PlaceholderText"/>
            </w:rPr>
            <w:t>Empty</w:t>
          </w:r>
        </w:p>
      </w:docPartBody>
    </w:docPart>
    <w:docPart>
      <w:docPartPr>
        <w:name w:val="61178380D8FE473AAD59191932F8D087"/>
        <w:category>
          <w:name w:val="General"/>
          <w:gallery w:val="placeholder"/>
        </w:category>
        <w:types>
          <w:type w:val="bbPlcHdr"/>
        </w:types>
        <w:behaviors>
          <w:behavior w:val="content"/>
        </w:behaviors>
        <w:guid w:val="{62C803A4-2884-4B78-8C91-18FD3D6C93ED}"/>
      </w:docPartPr>
      <w:docPartBody>
        <w:p w:rsidR="00414999" w:rsidRDefault="004A3792" w:rsidP="004A3792">
          <w:pPr>
            <w:pStyle w:val="61178380D8FE473AAD59191932F8D087"/>
          </w:pPr>
          <w:r w:rsidRPr="00A5351A">
            <w:rPr>
              <w:rStyle w:val="PlaceholderText"/>
            </w:rPr>
            <w:t>Empty</w:t>
          </w:r>
        </w:p>
      </w:docPartBody>
    </w:docPart>
    <w:docPart>
      <w:docPartPr>
        <w:name w:val="7794A1B629AC4E1DB9CD58556F6B6542"/>
        <w:category>
          <w:name w:val="General"/>
          <w:gallery w:val="placeholder"/>
        </w:category>
        <w:types>
          <w:type w:val="bbPlcHdr"/>
        </w:types>
        <w:behaviors>
          <w:behavior w:val="content"/>
        </w:behaviors>
        <w:guid w:val="{6A945983-D060-4B8A-B788-36BF328F6284}"/>
      </w:docPartPr>
      <w:docPartBody>
        <w:p w:rsidR="00414999" w:rsidRDefault="004A3792" w:rsidP="004A3792">
          <w:pPr>
            <w:pStyle w:val="7794A1B629AC4E1DB9CD58556F6B6542"/>
          </w:pPr>
          <w:r w:rsidRPr="00F332F7">
            <w:rPr>
              <w:rStyle w:val="PlaceholderText"/>
            </w:rPr>
            <w:t>Enter any content that you want to repeat, including other content controls. You can also insert this control around table rows in order to repeat parts of a table.</w:t>
          </w:r>
        </w:p>
      </w:docPartBody>
    </w:docPart>
    <w:docPart>
      <w:docPartPr>
        <w:name w:val="E3C281A994A84806A98CC93F5EEED2E6"/>
        <w:category>
          <w:name w:val="General"/>
          <w:gallery w:val="placeholder"/>
        </w:category>
        <w:types>
          <w:type w:val="bbPlcHdr"/>
        </w:types>
        <w:behaviors>
          <w:behavior w:val="content"/>
        </w:behaviors>
        <w:guid w:val="{23E18976-8DCB-4095-A9B5-1E2AFA9DA0FF}"/>
      </w:docPartPr>
      <w:docPartBody>
        <w:p w:rsidR="00414999" w:rsidRDefault="004A3792" w:rsidP="004A3792">
          <w:pPr>
            <w:pStyle w:val="E3C281A994A84806A98CC93F5EEED2E6"/>
          </w:pPr>
          <w:r w:rsidRPr="001A6B4A">
            <w:rPr>
              <w:rStyle w:val="PlaceholderText"/>
            </w:rPr>
            <w:t>Empty</w:t>
          </w:r>
        </w:p>
      </w:docPartBody>
    </w:docPart>
    <w:docPart>
      <w:docPartPr>
        <w:name w:val="6A9306AEE6F04495AC03C25E912A573A"/>
        <w:category>
          <w:name w:val="General"/>
          <w:gallery w:val="placeholder"/>
        </w:category>
        <w:types>
          <w:type w:val="bbPlcHdr"/>
        </w:types>
        <w:behaviors>
          <w:behavior w:val="content"/>
        </w:behaviors>
        <w:guid w:val="{F305F0F6-319B-4CBD-87EA-3BD12EB135B4}"/>
      </w:docPartPr>
      <w:docPartBody>
        <w:p w:rsidR="00414999" w:rsidRDefault="004A3792" w:rsidP="004A3792">
          <w:pPr>
            <w:pStyle w:val="6A9306AEE6F04495AC03C25E912A573A"/>
          </w:pPr>
          <w:r w:rsidRPr="001A6B4A">
            <w:rPr>
              <w:rStyle w:val="PlaceholderText"/>
            </w:rPr>
            <w:t>Empty</w:t>
          </w:r>
        </w:p>
      </w:docPartBody>
    </w:docPart>
    <w:docPart>
      <w:docPartPr>
        <w:name w:val="F874A5471E244C7A919F70F9AFB24318"/>
        <w:category>
          <w:name w:val="General"/>
          <w:gallery w:val="placeholder"/>
        </w:category>
        <w:types>
          <w:type w:val="bbPlcHdr"/>
        </w:types>
        <w:behaviors>
          <w:behavior w:val="content"/>
        </w:behaviors>
        <w:guid w:val="{71827840-4E30-4989-8DEE-F68DFE23A084}"/>
      </w:docPartPr>
      <w:docPartBody>
        <w:p w:rsidR="00414999" w:rsidRDefault="004A3792" w:rsidP="004A3792">
          <w:pPr>
            <w:pStyle w:val="F874A5471E244C7A919F70F9AFB24318"/>
          </w:pPr>
          <w:r w:rsidRPr="001A6B4A">
            <w:rPr>
              <w:rStyle w:val="PlaceholderText"/>
            </w:rPr>
            <w:t>Empty</w:t>
          </w:r>
        </w:p>
      </w:docPartBody>
    </w:docPart>
    <w:docPart>
      <w:docPartPr>
        <w:name w:val="BE02D45B0798455BA86F526AC7FA650C"/>
        <w:category>
          <w:name w:val="General"/>
          <w:gallery w:val="placeholder"/>
        </w:category>
        <w:types>
          <w:type w:val="bbPlcHdr"/>
        </w:types>
        <w:behaviors>
          <w:behavior w:val="content"/>
        </w:behaviors>
        <w:guid w:val="{43F3CB9D-D796-419D-B882-C42004CCD681}"/>
      </w:docPartPr>
      <w:docPartBody>
        <w:p w:rsidR="00414999" w:rsidRDefault="004A3792" w:rsidP="004A3792">
          <w:pPr>
            <w:pStyle w:val="BE02D45B0798455BA86F526AC7FA650C"/>
          </w:pPr>
          <w:r w:rsidRPr="001A6B4A">
            <w:rPr>
              <w:rStyle w:val="PlaceholderText"/>
            </w:rPr>
            <w:t>Empty</w:t>
          </w:r>
        </w:p>
      </w:docPartBody>
    </w:docPart>
    <w:docPart>
      <w:docPartPr>
        <w:name w:val="773192C2B60E42FBB4B96CBC1E0A2959"/>
        <w:category>
          <w:name w:val="General"/>
          <w:gallery w:val="placeholder"/>
        </w:category>
        <w:types>
          <w:type w:val="bbPlcHdr"/>
        </w:types>
        <w:behaviors>
          <w:behavior w:val="content"/>
        </w:behaviors>
        <w:guid w:val="{ED5513B3-797B-45DC-94FA-5D76F142FAE5}"/>
      </w:docPartPr>
      <w:docPartBody>
        <w:p w:rsidR="00967209" w:rsidRDefault="00174962" w:rsidP="00174962">
          <w:pPr>
            <w:pStyle w:val="773192C2B60E42FBB4B96CBC1E0A2959"/>
          </w:pPr>
          <w:r w:rsidRPr="001A6B4A">
            <w:rPr>
              <w:rStyle w:val="PlaceholderText"/>
            </w:rPr>
            <w:t>Empty</w:t>
          </w:r>
        </w:p>
      </w:docPartBody>
    </w:docPart>
    <w:docPart>
      <w:docPartPr>
        <w:name w:val="AEA9C5CED1C94851B1E7727D0DBBDD37"/>
        <w:category>
          <w:name w:val="General"/>
          <w:gallery w:val="placeholder"/>
        </w:category>
        <w:types>
          <w:type w:val="bbPlcHdr"/>
        </w:types>
        <w:behaviors>
          <w:behavior w:val="content"/>
        </w:behaviors>
        <w:guid w:val="{576D4FF8-14FF-41D7-AFAB-3F08BFF9793B}"/>
      </w:docPartPr>
      <w:docPartBody>
        <w:p w:rsidR="00967209" w:rsidRDefault="00174962" w:rsidP="00174962">
          <w:pPr>
            <w:pStyle w:val="AEA9C5CED1C94851B1E7727D0DBBDD37"/>
          </w:pPr>
          <w:r w:rsidRPr="001A6B4A">
            <w:rPr>
              <w:rStyle w:val="PlaceholderText"/>
            </w:rPr>
            <w:t>Empty</w:t>
          </w:r>
        </w:p>
      </w:docPartBody>
    </w:docPart>
    <w:docPart>
      <w:docPartPr>
        <w:name w:val="4B0C56945A374FC2930993F05651741E"/>
        <w:category>
          <w:name w:val="General"/>
          <w:gallery w:val="placeholder"/>
        </w:category>
        <w:types>
          <w:type w:val="bbPlcHdr"/>
        </w:types>
        <w:behaviors>
          <w:behavior w:val="content"/>
        </w:behaviors>
        <w:guid w:val="{8D217404-2D6D-4DFB-93E1-58A127B8FD15}"/>
      </w:docPartPr>
      <w:docPartBody>
        <w:p w:rsidR="00967209" w:rsidRDefault="00174962" w:rsidP="00174962">
          <w:pPr>
            <w:pStyle w:val="4B0C56945A374FC2930993F05651741E"/>
          </w:pPr>
          <w:r w:rsidRPr="001A6B4A">
            <w:rPr>
              <w:rStyle w:val="PlaceholderText"/>
            </w:rPr>
            <w:t>Empty</w:t>
          </w:r>
        </w:p>
      </w:docPartBody>
    </w:docPart>
    <w:docPart>
      <w:docPartPr>
        <w:name w:val="B9B7798D09A84C32B3FA4C298649B258"/>
        <w:category>
          <w:name w:val="General"/>
          <w:gallery w:val="placeholder"/>
        </w:category>
        <w:types>
          <w:type w:val="bbPlcHdr"/>
        </w:types>
        <w:behaviors>
          <w:behavior w:val="content"/>
        </w:behaviors>
        <w:guid w:val="{570B2E92-2E31-49FC-8289-F9D0CA7DCFC1}"/>
      </w:docPartPr>
      <w:docPartBody>
        <w:p w:rsidR="004C549A" w:rsidRDefault="00F26E66" w:rsidP="00F26E66">
          <w:pPr>
            <w:pStyle w:val="B9B7798D09A84C32B3FA4C298649B258"/>
          </w:pPr>
          <w:r w:rsidRPr="001A6B4A">
            <w:rPr>
              <w:rStyle w:val="PlaceholderText"/>
            </w:rPr>
            <w:t>Empty</w:t>
          </w:r>
        </w:p>
      </w:docPartBody>
    </w:docPart>
    <w:docPart>
      <w:docPartPr>
        <w:name w:val="3C3CB435585B438D96BF711676D255D7"/>
        <w:category>
          <w:name w:val="General"/>
          <w:gallery w:val="placeholder"/>
        </w:category>
        <w:types>
          <w:type w:val="bbPlcHdr"/>
        </w:types>
        <w:behaviors>
          <w:behavior w:val="content"/>
        </w:behaviors>
        <w:guid w:val="{1BC32A34-79AB-47CC-A247-A6921D855F91}"/>
      </w:docPartPr>
      <w:docPartBody>
        <w:p w:rsidR="00730863" w:rsidRDefault="001258C3">
          <w:r w:rsidRPr="00257469">
            <w:rPr>
              <w:rStyle w:val="PlaceholderText"/>
            </w:rPr>
            <w:t>Empty</w:t>
          </w:r>
        </w:p>
      </w:docPartBody>
    </w:docPart>
    <w:docPart>
      <w:docPartPr>
        <w:name w:val="08D09E22DB4E47F2BAE0C0A98413E406"/>
        <w:category>
          <w:name w:val="General"/>
          <w:gallery w:val="placeholder"/>
        </w:category>
        <w:types>
          <w:type w:val="bbPlcHdr"/>
        </w:types>
        <w:behaviors>
          <w:behavior w:val="content"/>
        </w:behaviors>
        <w:guid w:val="{408313AA-2F9C-409A-A084-4DE1E0144945}"/>
      </w:docPartPr>
      <w:docPartBody>
        <w:p w:rsidR="00730863" w:rsidRDefault="001258C3">
          <w:r w:rsidRPr="00257469">
            <w:rPr>
              <w:rStyle w:val="PlaceholderText"/>
            </w:rPr>
            <w:t>Empty</w:t>
          </w:r>
        </w:p>
      </w:docPartBody>
    </w:docPart>
    <w:docPart>
      <w:docPartPr>
        <w:name w:val="E838ECB662F1426D951744127D381185"/>
        <w:category>
          <w:name w:val="General"/>
          <w:gallery w:val="placeholder"/>
        </w:category>
        <w:types>
          <w:type w:val="bbPlcHdr"/>
        </w:types>
        <w:behaviors>
          <w:behavior w:val="content"/>
        </w:behaviors>
        <w:guid w:val="{BA8D1904-C33E-4CBF-82CE-4B32B5D5DE86}"/>
      </w:docPartPr>
      <w:docPartBody>
        <w:p w:rsidR="00730863" w:rsidRDefault="001258C3">
          <w:r w:rsidRPr="00257469">
            <w:rPr>
              <w:rStyle w:val="PlaceholderText"/>
            </w:rPr>
            <w:t>Empty</w:t>
          </w:r>
        </w:p>
      </w:docPartBody>
    </w:docPart>
    <w:docPart>
      <w:docPartPr>
        <w:name w:val="AF4E67AB0A95480DA26CDA96024908AE"/>
        <w:category>
          <w:name w:val="General"/>
          <w:gallery w:val="placeholder"/>
        </w:category>
        <w:types>
          <w:type w:val="bbPlcHdr"/>
        </w:types>
        <w:behaviors>
          <w:behavior w:val="content"/>
        </w:behaviors>
        <w:guid w:val="{DDA4FCE8-DB12-4B21-A119-48D4CF25F64B}"/>
      </w:docPartPr>
      <w:docPartBody>
        <w:p w:rsidR="00730863" w:rsidRDefault="001258C3">
          <w:r w:rsidRPr="00257469">
            <w:rPr>
              <w:rStyle w:val="PlaceholderText"/>
            </w:rPr>
            <w:t>Empty</w:t>
          </w:r>
        </w:p>
      </w:docPartBody>
    </w:docPart>
    <w:docPart>
      <w:docPartPr>
        <w:name w:val="26F9718307B34E8DBFFEA62554905A33"/>
        <w:category>
          <w:name w:val="General"/>
          <w:gallery w:val="placeholder"/>
        </w:category>
        <w:types>
          <w:type w:val="bbPlcHdr"/>
        </w:types>
        <w:behaviors>
          <w:behavior w:val="content"/>
        </w:behaviors>
        <w:guid w:val="{CF48AFBF-A313-4CEC-B952-C22AC9B4D5A0}"/>
      </w:docPartPr>
      <w:docPartBody>
        <w:p w:rsidR="00730863" w:rsidRDefault="001258C3">
          <w:r w:rsidRPr="00257469">
            <w:rPr>
              <w:rStyle w:val="PlaceholderText"/>
            </w:rPr>
            <w:t>Empty</w:t>
          </w:r>
        </w:p>
      </w:docPartBody>
    </w:docPart>
    <w:docPart>
      <w:docPartPr>
        <w:name w:val="ACBFD6C5835340AEB93F65DA4C2AC194"/>
        <w:category>
          <w:name w:val="General"/>
          <w:gallery w:val="placeholder"/>
        </w:category>
        <w:types>
          <w:type w:val="bbPlcHdr"/>
        </w:types>
        <w:behaviors>
          <w:behavior w:val="content"/>
        </w:behaviors>
        <w:guid w:val="{EA6A6CDB-2648-4BAD-BB59-F87E6A6C1D7C}"/>
      </w:docPartPr>
      <w:docPartBody>
        <w:p w:rsidR="00730863" w:rsidRDefault="001258C3">
          <w:r w:rsidRPr="00257469">
            <w:rPr>
              <w:rStyle w:val="PlaceholderText"/>
            </w:rPr>
            <w:t>Empty</w:t>
          </w:r>
        </w:p>
      </w:docPartBody>
    </w:docPart>
    <w:docPart>
      <w:docPartPr>
        <w:name w:val="B1776AD7EEF74E06B811E0E310D7556C"/>
        <w:category>
          <w:name w:val="General"/>
          <w:gallery w:val="placeholder"/>
        </w:category>
        <w:types>
          <w:type w:val="bbPlcHdr"/>
        </w:types>
        <w:behaviors>
          <w:behavior w:val="content"/>
        </w:behaviors>
        <w:guid w:val="{0BD7EFE7-1D7F-4205-ABC6-333B87D2F128}"/>
      </w:docPartPr>
      <w:docPartBody>
        <w:p w:rsidR="00730863" w:rsidRDefault="001258C3">
          <w:r w:rsidRPr="00257469">
            <w:rPr>
              <w:rStyle w:val="PlaceholderText"/>
            </w:rPr>
            <w:t>Empty</w:t>
          </w:r>
        </w:p>
      </w:docPartBody>
    </w:docPart>
    <w:docPart>
      <w:docPartPr>
        <w:name w:val="D67E19E42CC5438D9AA4A9E8A8DD0107"/>
        <w:category>
          <w:name w:val="General"/>
          <w:gallery w:val="placeholder"/>
        </w:category>
        <w:types>
          <w:type w:val="bbPlcHdr"/>
        </w:types>
        <w:behaviors>
          <w:behavior w:val="content"/>
        </w:behaviors>
        <w:guid w:val="{F17BEA90-8B47-41B1-9028-9A30378F53F4}"/>
      </w:docPartPr>
      <w:docPartBody>
        <w:p w:rsidR="00730863" w:rsidRDefault="001258C3">
          <w:r w:rsidRPr="00257469">
            <w:rPr>
              <w:rStyle w:val="PlaceholderText"/>
            </w:rPr>
            <w:t>Empty</w:t>
          </w:r>
        </w:p>
      </w:docPartBody>
    </w:docPart>
    <w:docPart>
      <w:docPartPr>
        <w:name w:val="DA68C487486C4C2B81839433BE2EE89E"/>
        <w:category>
          <w:name w:val="General"/>
          <w:gallery w:val="placeholder"/>
        </w:category>
        <w:types>
          <w:type w:val="bbPlcHdr"/>
        </w:types>
        <w:behaviors>
          <w:behavior w:val="content"/>
        </w:behaviors>
        <w:guid w:val="{66767E02-F659-4706-B2BD-6C07DAC5197B}"/>
      </w:docPartPr>
      <w:docPartBody>
        <w:p w:rsidR="00730863" w:rsidRDefault="001258C3">
          <w:r w:rsidRPr="00257469">
            <w:rPr>
              <w:rStyle w:val="PlaceholderText"/>
            </w:rPr>
            <w:t>Empty</w:t>
          </w:r>
        </w:p>
      </w:docPartBody>
    </w:docPart>
    <w:docPart>
      <w:docPartPr>
        <w:name w:val="83F34D43CC0F48B9AADF475FFC55728B"/>
        <w:category>
          <w:name w:val="General"/>
          <w:gallery w:val="placeholder"/>
        </w:category>
        <w:types>
          <w:type w:val="bbPlcHdr"/>
        </w:types>
        <w:behaviors>
          <w:behavior w:val="content"/>
        </w:behaviors>
        <w:guid w:val="{CFADF2E8-6658-45B7-BFB5-75356134D3AC}"/>
      </w:docPartPr>
      <w:docPartBody>
        <w:p w:rsidR="00730863" w:rsidRDefault="001258C3">
          <w:r w:rsidRPr="00257469">
            <w:rPr>
              <w:rStyle w:val="PlaceholderText"/>
            </w:rPr>
            <w:t>Empty</w:t>
          </w:r>
        </w:p>
      </w:docPartBody>
    </w:docPart>
    <w:docPart>
      <w:docPartPr>
        <w:name w:val="156617D4E22C499A870D929BF9C33ADC"/>
        <w:category>
          <w:name w:val="General"/>
          <w:gallery w:val="placeholder"/>
        </w:category>
        <w:types>
          <w:type w:val="bbPlcHdr"/>
        </w:types>
        <w:behaviors>
          <w:behavior w:val="content"/>
        </w:behaviors>
        <w:guid w:val="{5F169C9C-26A6-4DDB-BE63-8056D790D7F8}"/>
      </w:docPartPr>
      <w:docPartBody>
        <w:p w:rsidR="00730863" w:rsidRDefault="001258C3">
          <w:r w:rsidRPr="00257469">
            <w:rPr>
              <w:rStyle w:val="PlaceholderText"/>
            </w:rPr>
            <w:t>Empty</w:t>
          </w:r>
        </w:p>
      </w:docPartBody>
    </w:docPart>
    <w:docPart>
      <w:docPartPr>
        <w:name w:val="885EEF5E9D8D494786021E0C5DF30689"/>
        <w:category>
          <w:name w:val="General"/>
          <w:gallery w:val="placeholder"/>
        </w:category>
        <w:types>
          <w:type w:val="bbPlcHdr"/>
        </w:types>
        <w:behaviors>
          <w:behavior w:val="content"/>
        </w:behaviors>
        <w:guid w:val="{8A124BF2-C136-4D7A-8AF3-CACB9B7B6026}"/>
      </w:docPartPr>
      <w:docPartBody>
        <w:p w:rsidR="00730863" w:rsidRDefault="001258C3">
          <w:r w:rsidRPr="00257469">
            <w:rPr>
              <w:rStyle w:val="PlaceholderText"/>
            </w:rPr>
            <w:t>Empty</w:t>
          </w:r>
        </w:p>
      </w:docPartBody>
    </w:docPart>
    <w:docPart>
      <w:docPartPr>
        <w:name w:val="9B3F5F6529B741A896E807D0D02165A7"/>
        <w:category>
          <w:name w:val="General"/>
          <w:gallery w:val="placeholder"/>
        </w:category>
        <w:types>
          <w:type w:val="bbPlcHdr"/>
        </w:types>
        <w:behaviors>
          <w:behavior w:val="content"/>
        </w:behaviors>
        <w:guid w:val="{B5AEBDDF-8DAF-4B09-99EC-F33486BA3DD9}"/>
      </w:docPartPr>
      <w:docPartBody>
        <w:p w:rsidR="00730863" w:rsidRDefault="001258C3">
          <w:r w:rsidRPr="00257469">
            <w:rPr>
              <w:rStyle w:val="PlaceholderText"/>
            </w:rPr>
            <w:t>Empty</w:t>
          </w:r>
        </w:p>
      </w:docPartBody>
    </w:docPart>
    <w:docPart>
      <w:docPartPr>
        <w:name w:val="4BFFE3D81C234799B76E69185BDA6AC3"/>
        <w:category>
          <w:name w:val="General"/>
          <w:gallery w:val="placeholder"/>
        </w:category>
        <w:types>
          <w:type w:val="bbPlcHdr"/>
        </w:types>
        <w:behaviors>
          <w:behavior w:val="content"/>
        </w:behaviors>
        <w:guid w:val="{6047BC4F-7AE5-449E-8110-25D4F28F6557}"/>
      </w:docPartPr>
      <w:docPartBody>
        <w:p w:rsidR="00730863" w:rsidRDefault="001258C3">
          <w:r w:rsidRPr="00257469">
            <w:rPr>
              <w:rStyle w:val="PlaceholderText"/>
            </w:rPr>
            <w:t>Empty</w:t>
          </w:r>
        </w:p>
      </w:docPartBody>
    </w:docPart>
    <w:docPart>
      <w:docPartPr>
        <w:name w:val="FDD035C39CEB467D99B712B507016070"/>
        <w:category>
          <w:name w:val="General"/>
          <w:gallery w:val="placeholder"/>
        </w:category>
        <w:types>
          <w:type w:val="bbPlcHdr"/>
        </w:types>
        <w:behaviors>
          <w:behavior w:val="content"/>
        </w:behaviors>
        <w:guid w:val="{81128B86-3EDA-4511-A56A-1A7CCF3294A3}"/>
      </w:docPartPr>
      <w:docPartBody>
        <w:p w:rsidR="00730863" w:rsidRDefault="001258C3">
          <w:r w:rsidRPr="00257469">
            <w:rPr>
              <w:rStyle w:val="PlaceholderText"/>
            </w:rPr>
            <w:t>Empty</w:t>
          </w:r>
        </w:p>
      </w:docPartBody>
    </w:docPart>
    <w:docPart>
      <w:docPartPr>
        <w:name w:val="42B26F9E1B9D4A98B1B2B4B9EE21AB91"/>
        <w:category>
          <w:name w:val="General"/>
          <w:gallery w:val="placeholder"/>
        </w:category>
        <w:types>
          <w:type w:val="bbPlcHdr"/>
        </w:types>
        <w:behaviors>
          <w:behavior w:val="content"/>
        </w:behaviors>
        <w:guid w:val="{CB0BFA6B-B80C-4501-A3B3-F3048A7B9756}"/>
      </w:docPartPr>
      <w:docPartBody>
        <w:p w:rsidR="00730863" w:rsidRDefault="001258C3">
          <w:r w:rsidRPr="00257469">
            <w:rPr>
              <w:rStyle w:val="PlaceholderText"/>
            </w:rPr>
            <w:t>Empty</w:t>
          </w:r>
        </w:p>
      </w:docPartBody>
    </w:docPart>
    <w:docPart>
      <w:docPartPr>
        <w:name w:val="1E35F5037D1346EF9C28EBD882AFD4F3"/>
        <w:category>
          <w:name w:val="General"/>
          <w:gallery w:val="placeholder"/>
        </w:category>
        <w:types>
          <w:type w:val="bbPlcHdr"/>
        </w:types>
        <w:behaviors>
          <w:behavior w:val="content"/>
        </w:behaviors>
        <w:guid w:val="{8BA463AF-7C21-4FAF-A778-08C83D696D73}"/>
      </w:docPartPr>
      <w:docPartBody>
        <w:p w:rsidR="00730863" w:rsidRDefault="001258C3">
          <w:r w:rsidRPr="00257469">
            <w:rPr>
              <w:rStyle w:val="PlaceholderText"/>
            </w:rPr>
            <w:t>Empty</w:t>
          </w:r>
        </w:p>
      </w:docPartBody>
    </w:docPart>
    <w:docPart>
      <w:docPartPr>
        <w:name w:val="5BCAF212A81A42D7845AFA8C1DE990AA"/>
        <w:category>
          <w:name w:val="General"/>
          <w:gallery w:val="placeholder"/>
        </w:category>
        <w:types>
          <w:type w:val="bbPlcHdr"/>
        </w:types>
        <w:behaviors>
          <w:behavior w:val="content"/>
        </w:behaviors>
        <w:guid w:val="{446753D9-3BF4-4B10-82BF-59EAA6212929}"/>
      </w:docPartPr>
      <w:docPartBody>
        <w:p w:rsidR="00730863" w:rsidRDefault="001258C3">
          <w:r w:rsidRPr="00257469">
            <w:rPr>
              <w:rStyle w:val="PlaceholderText"/>
            </w:rPr>
            <w:t>Empty</w:t>
          </w:r>
        </w:p>
      </w:docPartBody>
    </w:docPart>
    <w:docPart>
      <w:docPartPr>
        <w:name w:val="D492D11647634CA89C3D892F185559FD"/>
        <w:category>
          <w:name w:val="General"/>
          <w:gallery w:val="placeholder"/>
        </w:category>
        <w:types>
          <w:type w:val="bbPlcHdr"/>
        </w:types>
        <w:behaviors>
          <w:behavior w:val="content"/>
        </w:behaviors>
        <w:guid w:val="{211FABB7-49E8-45A1-8991-F5762B6BF418}"/>
      </w:docPartPr>
      <w:docPartBody>
        <w:p w:rsidR="00730863" w:rsidRDefault="001258C3">
          <w:r w:rsidRPr="00257469">
            <w:rPr>
              <w:rStyle w:val="PlaceholderText"/>
            </w:rPr>
            <w:t>Empty</w:t>
          </w:r>
        </w:p>
      </w:docPartBody>
    </w:docPart>
    <w:docPart>
      <w:docPartPr>
        <w:name w:val="CC536C19C8864239822A42A629139A51"/>
        <w:category>
          <w:name w:val="General"/>
          <w:gallery w:val="placeholder"/>
        </w:category>
        <w:types>
          <w:type w:val="bbPlcHdr"/>
        </w:types>
        <w:behaviors>
          <w:behavior w:val="content"/>
        </w:behaviors>
        <w:guid w:val="{95983320-18E9-439E-8932-37FFE1B12563}"/>
      </w:docPartPr>
      <w:docPartBody>
        <w:p w:rsidR="00730863" w:rsidRDefault="001258C3">
          <w:r w:rsidRPr="00257469">
            <w:rPr>
              <w:rStyle w:val="PlaceholderText"/>
            </w:rPr>
            <w:t>Empty</w:t>
          </w:r>
        </w:p>
      </w:docPartBody>
    </w:docPart>
    <w:docPart>
      <w:docPartPr>
        <w:name w:val="5E8E85945C3B4CE0B29A268C74B95C8A"/>
        <w:category>
          <w:name w:val="General"/>
          <w:gallery w:val="placeholder"/>
        </w:category>
        <w:types>
          <w:type w:val="bbPlcHdr"/>
        </w:types>
        <w:behaviors>
          <w:behavior w:val="content"/>
        </w:behaviors>
        <w:guid w:val="{A83AD7DD-E024-4EE1-8B28-7B92E283EF04}"/>
      </w:docPartPr>
      <w:docPartBody>
        <w:p w:rsidR="00730863" w:rsidRDefault="001258C3" w:rsidP="001258C3">
          <w:pPr>
            <w:pStyle w:val="5E8E85945C3B4CE0B29A268C74B95C8A"/>
          </w:pPr>
          <w:r w:rsidRPr="00257469">
            <w:rPr>
              <w:rStyle w:val="PlaceholderText"/>
            </w:rPr>
            <w:t>Empty</w:t>
          </w:r>
        </w:p>
      </w:docPartBody>
    </w:docPart>
    <w:docPart>
      <w:docPartPr>
        <w:name w:val="368B19A2F0034D679FA681C1B86F24F5"/>
        <w:category>
          <w:name w:val="General"/>
          <w:gallery w:val="placeholder"/>
        </w:category>
        <w:types>
          <w:type w:val="bbPlcHdr"/>
        </w:types>
        <w:behaviors>
          <w:behavior w:val="content"/>
        </w:behaviors>
        <w:guid w:val="{7823F760-C298-4FE3-B2BC-722BEEC80AD6}"/>
      </w:docPartPr>
      <w:docPartBody>
        <w:p w:rsidR="00730863" w:rsidRDefault="001258C3" w:rsidP="001258C3">
          <w:pPr>
            <w:pStyle w:val="368B19A2F0034D679FA681C1B86F24F5"/>
          </w:pPr>
          <w:r w:rsidRPr="001523A6">
            <w:rPr>
              <w:rStyle w:val="PlaceholderText"/>
            </w:rPr>
            <w:t>Empty</w:t>
          </w:r>
        </w:p>
      </w:docPartBody>
    </w:docPart>
    <w:docPart>
      <w:docPartPr>
        <w:name w:val="0DA54496D06C4AFE856CC87BB814A754"/>
        <w:category>
          <w:name w:val="General"/>
          <w:gallery w:val="placeholder"/>
        </w:category>
        <w:types>
          <w:type w:val="bbPlcHdr"/>
        </w:types>
        <w:behaviors>
          <w:behavior w:val="content"/>
        </w:behaviors>
        <w:guid w:val="{92C1DE78-6B18-4ADC-9E4D-74538AD929BE}"/>
      </w:docPartPr>
      <w:docPartBody>
        <w:p w:rsidR="00730863" w:rsidRDefault="001258C3" w:rsidP="001258C3">
          <w:pPr>
            <w:pStyle w:val="0DA54496D06C4AFE856CC87BB814A754"/>
          </w:pPr>
          <w:r w:rsidRPr="001A6B4A">
            <w:rPr>
              <w:rStyle w:val="PlaceholderText"/>
            </w:rPr>
            <w:t>Empty</w:t>
          </w:r>
        </w:p>
      </w:docPartBody>
    </w:docPart>
    <w:docPart>
      <w:docPartPr>
        <w:name w:val="F590BCC4423F4C7EBE65FD3F42454FD7"/>
        <w:category>
          <w:name w:val="General"/>
          <w:gallery w:val="placeholder"/>
        </w:category>
        <w:types>
          <w:type w:val="bbPlcHdr"/>
        </w:types>
        <w:behaviors>
          <w:behavior w:val="content"/>
        </w:behaviors>
        <w:guid w:val="{26DA3A0E-FF36-4392-80D6-D76BD33BC1B2}"/>
      </w:docPartPr>
      <w:docPartBody>
        <w:p w:rsidR="00730863" w:rsidRDefault="001258C3" w:rsidP="001258C3">
          <w:pPr>
            <w:pStyle w:val="F590BCC4423F4C7EBE65FD3F42454FD7"/>
          </w:pPr>
          <w:r w:rsidRPr="001A6B4A">
            <w:rPr>
              <w:rStyle w:val="PlaceholderText"/>
            </w:rPr>
            <w:t>Empty</w:t>
          </w:r>
        </w:p>
      </w:docPartBody>
    </w:docPart>
    <w:docPart>
      <w:docPartPr>
        <w:name w:val="C193B0C64D9B4F56B16D913FE799A9E5"/>
        <w:category>
          <w:name w:val="General"/>
          <w:gallery w:val="placeholder"/>
        </w:category>
        <w:types>
          <w:type w:val="bbPlcHdr"/>
        </w:types>
        <w:behaviors>
          <w:behavior w:val="content"/>
        </w:behaviors>
        <w:guid w:val="{07ACD38A-8289-4BAA-9C38-B445F495584B}"/>
      </w:docPartPr>
      <w:docPartBody>
        <w:p w:rsidR="00730863" w:rsidRDefault="001258C3" w:rsidP="001258C3">
          <w:pPr>
            <w:pStyle w:val="C193B0C64D9B4F56B16D913FE799A9E5"/>
          </w:pPr>
          <w:r w:rsidRPr="001A6B4A">
            <w:rPr>
              <w:rStyle w:val="PlaceholderText"/>
            </w:rPr>
            <w:t>Empty</w:t>
          </w:r>
        </w:p>
      </w:docPartBody>
    </w:docPart>
    <w:docPart>
      <w:docPartPr>
        <w:name w:val="383E5A1BEDE44C72AC393ABF41C4AB6E"/>
        <w:category>
          <w:name w:val="General"/>
          <w:gallery w:val="placeholder"/>
        </w:category>
        <w:types>
          <w:type w:val="bbPlcHdr"/>
        </w:types>
        <w:behaviors>
          <w:behavior w:val="content"/>
        </w:behaviors>
        <w:guid w:val="{A4CBB294-C7CE-492B-85A8-E0E43791CF21}"/>
      </w:docPartPr>
      <w:docPartBody>
        <w:p w:rsidR="00730863" w:rsidRDefault="001258C3" w:rsidP="001258C3">
          <w:pPr>
            <w:pStyle w:val="383E5A1BEDE44C72AC393ABF41C4AB6E"/>
          </w:pPr>
          <w:r w:rsidRPr="001A6B4A">
            <w:rPr>
              <w:rStyle w:val="PlaceholderText"/>
            </w:rPr>
            <w:t>Empty</w:t>
          </w:r>
        </w:p>
      </w:docPartBody>
    </w:docPart>
    <w:docPart>
      <w:docPartPr>
        <w:name w:val="32A161D0E6EE4949AD49FD2ECB7EFC53"/>
        <w:category>
          <w:name w:val="General"/>
          <w:gallery w:val="placeholder"/>
        </w:category>
        <w:types>
          <w:type w:val="bbPlcHdr"/>
        </w:types>
        <w:behaviors>
          <w:behavior w:val="content"/>
        </w:behaviors>
        <w:guid w:val="{EDC32AC7-6A31-4E8F-B83C-967B8F2FFC25}"/>
      </w:docPartPr>
      <w:docPartBody>
        <w:p w:rsidR="00730863" w:rsidRDefault="001258C3" w:rsidP="001258C3">
          <w:pPr>
            <w:pStyle w:val="32A161D0E6EE4949AD49FD2ECB7EFC53"/>
          </w:pPr>
          <w:r w:rsidRPr="001A6B4A">
            <w:rPr>
              <w:rStyle w:val="PlaceholderText"/>
            </w:rPr>
            <w:t>Empty</w:t>
          </w:r>
        </w:p>
      </w:docPartBody>
    </w:docPart>
    <w:docPart>
      <w:docPartPr>
        <w:name w:val="C56848BE26C843588434218F7733672B"/>
        <w:category>
          <w:name w:val="General"/>
          <w:gallery w:val="placeholder"/>
        </w:category>
        <w:types>
          <w:type w:val="bbPlcHdr"/>
        </w:types>
        <w:behaviors>
          <w:behavior w:val="content"/>
        </w:behaviors>
        <w:guid w:val="{88FC6965-9254-47E7-BECD-4037EDD8769B}"/>
      </w:docPartPr>
      <w:docPartBody>
        <w:p w:rsidR="00730863" w:rsidRDefault="001258C3" w:rsidP="001258C3">
          <w:pPr>
            <w:pStyle w:val="C56848BE26C843588434218F7733672B"/>
          </w:pPr>
          <w:r w:rsidRPr="001A6B4A">
            <w:rPr>
              <w:rStyle w:val="PlaceholderText"/>
            </w:rPr>
            <w:t>Empty</w:t>
          </w:r>
        </w:p>
      </w:docPartBody>
    </w:docPart>
    <w:docPart>
      <w:docPartPr>
        <w:name w:val="3EC2B601ED8C4873850BC1CB185244F3"/>
        <w:category>
          <w:name w:val="General"/>
          <w:gallery w:val="placeholder"/>
        </w:category>
        <w:types>
          <w:type w:val="bbPlcHdr"/>
        </w:types>
        <w:behaviors>
          <w:behavior w:val="content"/>
        </w:behaviors>
        <w:guid w:val="{2CCEA176-1ABD-49F2-B62A-6B0583D55266}"/>
      </w:docPartPr>
      <w:docPartBody>
        <w:p w:rsidR="00730863" w:rsidRDefault="001258C3" w:rsidP="001258C3">
          <w:pPr>
            <w:pStyle w:val="3EC2B601ED8C4873850BC1CB185244F3"/>
          </w:pPr>
          <w:r w:rsidRPr="001A6B4A">
            <w:rPr>
              <w:rStyle w:val="PlaceholderText"/>
            </w:rPr>
            <w:t>Empty</w:t>
          </w:r>
        </w:p>
      </w:docPartBody>
    </w:docPart>
    <w:docPart>
      <w:docPartPr>
        <w:name w:val="F576D7C59DAE4DECBD7E73BD32F9340D"/>
        <w:category>
          <w:name w:val="General"/>
          <w:gallery w:val="placeholder"/>
        </w:category>
        <w:types>
          <w:type w:val="bbPlcHdr"/>
        </w:types>
        <w:behaviors>
          <w:behavior w:val="content"/>
        </w:behaviors>
        <w:guid w:val="{C673C43D-7324-47BF-8CCF-50AFB18FCBF9}"/>
      </w:docPartPr>
      <w:docPartBody>
        <w:p w:rsidR="00730863" w:rsidRDefault="001258C3" w:rsidP="001258C3">
          <w:pPr>
            <w:pStyle w:val="F576D7C59DAE4DECBD7E73BD32F9340D"/>
          </w:pPr>
          <w:r w:rsidRPr="001A6B4A">
            <w:rPr>
              <w:rStyle w:val="PlaceholderText"/>
            </w:rPr>
            <w:t>Empty</w:t>
          </w:r>
        </w:p>
      </w:docPartBody>
    </w:docPart>
    <w:docPart>
      <w:docPartPr>
        <w:name w:val="395AF77B0F554332BEC4F64C9840D096"/>
        <w:category>
          <w:name w:val="General"/>
          <w:gallery w:val="placeholder"/>
        </w:category>
        <w:types>
          <w:type w:val="bbPlcHdr"/>
        </w:types>
        <w:behaviors>
          <w:behavior w:val="content"/>
        </w:behaviors>
        <w:guid w:val="{CC35CC20-3731-43D2-B916-DD009FA256C4}"/>
      </w:docPartPr>
      <w:docPartBody>
        <w:p w:rsidR="00730863" w:rsidRDefault="001258C3">
          <w:r w:rsidRPr="00257469">
            <w:rPr>
              <w:rStyle w:val="PlaceholderText"/>
            </w:rPr>
            <w:t>Empty</w:t>
          </w:r>
        </w:p>
      </w:docPartBody>
    </w:docPart>
    <w:docPart>
      <w:docPartPr>
        <w:name w:val="F333538321E9407C8A301CAB97FEB9A4"/>
        <w:category>
          <w:name w:val="General"/>
          <w:gallery w:val="placeholder"/>
        </w:category>
        <w:types>
          <w:type w:val="bbPlcHdr"/>
        </w:types>
        <w:behaviors>
          <w:behavior w:val="content"/>
        </w:behaviors>
        <w:guid w:val="{F780427A-810A-4C70-982F-4AAB1167DE38}"/>
      </w:docPartPr>
      <w:docPartBody>
        <w:p w:rsidR="00730863" w:rsidRDefault="001258C3">
          <w:r w:rsidRPr="00257469">
            <w:rPr>
              <w:rStyle w:val="PlaceholderText"/>
            </w:rPr>
            <w:t>Empty</w:t>
          </w:r>
        </w:p>
      </w:docPartBody>
    </w:docPart>
    <w:docPart>
      <w:docPartPr>
        <w:name w:val="BCDC9D6C324945EF864AF9AA8E1E49A5"/>
        <w:category>
          <w:name w:val="General"/>
          <w:gallery w:val="placeholder"/>
        </w:category>
        <w:types>
          <w:type w:val="bbPlcHdr"/>
        </w:types>
        <w:behaviors>
          <w:behavior w:val="content"/>
        </w:behaviors>
        <w:guid w:val="{71C738C4-DA79-4DB6-BFF3-CF0829AA0C2C}"/>
      </w:docPartPr>
      <w:docPartBody>
        <w:p w:rsidR="00730863" w:rsidRDefault="001258C3">
          <w:r w:rsidRPr="00257469">
            <w:rPr>
              <w:rStyle w:val="PlaceholderText"/>
            </w:rPr>
            <w:t>Empty</w:t>
          </w:r>
        </w:p>
      </w:docPartBody>
    </w:docPart>
    <w:docPart>
      <w:docPartPr>
        <w:name w:val="8E097357D5854A5CA9D28B83918300CD"/>
        <w:category>
          <w:name w:val="General"/>
          <w:gallery w:val="placeholder"/>
        </w:category>
        <w:types>
          <w:type w:val="bbPlcHdr"/>
        </w:types>
        <w:behaviors>
          <w:behavior w:val="content"/>
        </w:behaviors>
        <w:guid w:val="{83AF6C81-87A0-4198-9617-104256A326B3}"/>
      </w:docPartPr>
      <w:docPartBody>
        <w:p w:rsidR="00730863" w:rsidRDefault="001258C3">
          <w:r w:rsidRPr="00257469">
            <w:rPr>
              <w:rStyle w:val="PlaceholderText"/>
            </w:rPr>
            <w:t>Empty</w:t>
          </w:r>
        </w:p>
      </w:docPartBody>
    </w:docPart>
    <w:docPart>
      <w:docPartPr>
        <w:name w:val="9E9FD0AB59EA450EBEA156FA038027D8"/>
        <w:category>
          <w:name w:val="General"/>
          <w:gallery w:val="placeholder"/>
        </w:category>
        <w:types>
          <w:type w:val="bbPlcHdr"/>
        </w:types>
        <w:behaviors>
          <w:behavior w:val="content"/>
        </w:behaviors>
        <w:guid w:val="{6395EFB3-6499-4B68-BC0E-A3B74AF76F5D}"/>
      </w:docPartPr>
      <w:docPartBody>
        <w:p w:rsidR="00730863" w:rsidRDefault="001258C3">
          <w:r w:rsidRPr="00257469">
            <w:rPr>
              <w:rStyle w:val="PlaceholderText"/>
            </w:rPr>
            <w:t>Empty</w:t>
          </w:r>
        </w:p>
      </w:docPartBody>
    </w:docPart>
    <w:docPart>
      <w:docPartPr>
        <w:name w:val="C6B5E49AC42C412CB449CBD64CB549F4"/>
        <w:category>
          <w:name w:val="General"/>
          <w:gallery w:val="placeholder"/>
        </w:category>
        <w:types>
          <w:type w:val="bbPlcHdr"/>
        </w:types>
        <w:behaviors>
          <w:behavior w:val="content"/>
        </w:behaviors>
        <w:guid w:val="{FAD25963-26D8-4B5E-9F51-1125D692047C}"/>
      </w:docPartPr>
      <w:docPartBody>
        <w:p w:rsidR="00730863" w:rsidRDefault="001258C3">
          <w:r w:rsidRPr="00257469">
            <w:rPr>
              <w:rStyle w:val="PlaceholderText"/>
            </w:rPr>
            <w:t>Empty</w:t>
          </w:r>
        </w:p>
      </w:docPartBody>
    </w:docPart>
    <w:docPart>
      <w:docPartPr>
        <w:name w:val="3BD2B1769471494B9460F5123230FB76"/>
        <w:category>
          <w:name w:val="General"/>
          <w:gallery w:val="placeholder"/>
        </w:category>
        <w:types>
          <w:type w:val="bbPlcHdr"/>
        </w:types>
        <w:behaviors>
          <w:behavior w:val="content"/>
        </w:behaviors>
        <w:guid w:val="{F4504150-D46C-43F6-8761-D2551E0D210F}"/>
      </w:docPartPr>
      <w:docPartBody>
        <w:p w:rsidR="00730863" w:rsidRDefault="001258C3">
          <w:r w:rsidRPr="00257469">
            <w:rPr>
              <w:rStyle w:val="PlaceholderText"/>
            </w:rPr>
            <w:t>Empty</w:t>
          </w:r>
        </w:p>
      </w:docPartBody>
    </w:docPart>
    <w:docPart>
      <w:docPartPr>
        <w:name w:val="F8FBB0E394084B00B26DC1060D014EDD"/>
        <w:category>
          <w:name w:val="General"/>
          <w:gallery w:val="placeholder"/>
        </w:category>
        <w:types>
          <w:type w:val="bbPlcHdr"/>
        </w:types>
        <w:behaviors>
          <w:behavior w:val="content"/>
        </w:behaviors>
        <w:guid w:val="{08A5AD50-F5CD-47D4-BCFB-AA411DF38B02}"/>
      </w:docPartPr>
      <w:docPartBody>
        <w:p w:rsidR="00730863" w:rsidRDefault="001258C3">
          <w:r w:rsidRPr="00257469">
            <w:rPr>
              <w:rStyle w:val="PlaceholderText"/>
            </w:rPr>
            <w:t>Empty</w:t>
          </w:r>
        </w:p>
      </w:docPartBody>
    </w:docPart>
    <w:docPart>
      <w:docPartPr>
        <w:name w:val="AF31953FCEAC4CCE80B0C834A61EF3A3"/>
        <w:category>
          <w:name w:val="General"/>
          <w:gallery w:val="placeholder"/>
        </w:category>
        <w:types>
          <w:type w:val="bbPlcHdr"/>
        </w:types>
        <w:behaviors>
          <w:behavior w:val="content"/>
        </w:behaviors>
        <w:guid w:val="{7B0139DD-93AE-42EE-9195-DD2850263D6C}"/>
      </w:docPartPr>
      <w:docPartBody>
        <w:p w:rsidR="00730863" w:rsidRDefault="001258C3">
          <w:r w:rsidRPr="00257469">
            <w:rPr>
              <w:rStyle w:val="PlaceholderText"/>
            </w:rPr>
            <w:t>Empty</w:t>
          </w:r>
        </w:p>
      </w:docPartBody>
    </w:docPart>
    <w:docPart>
      <w:docPartPr>
        <w:name w:val="E431106645904FCDA9DBA04FBAAF9E69"/>
        <w:category>
          <w:name w:val="General"/>
          <w:gallery w:val="placeholder"/>
        </w:category>
        <w:types>
          <w:type w:val="bbPlcHdr"/>
        </w:types>
        <w:behaviors>
          <w:behavior w:val="content"/>
        </w:behaviors>
        <w:guid w:val="{F443FE42-07F6-48FC-9689-4CE5F4341F76}"/>
      </w:docPartPr>
      <w:docPartBody>
        <w:p w:rsidR="00730863" w:rsidRDefault="001258C3">
          <w:r w:rsidRPr="00257469">
            <w:rPr>
              <w:rStyle w:val="PlaceholderText"/>
            </w:rPr>
            <w:t>Empty</w:t>
          </w:r>
        </w:p>
      </w:docPartBody>
    </w:docPart>
    <w:docPart>
      <w:docPartPr>
        <w:name w:val="FAFB32E4CF8D4CB2B0DAA191D7066F0F"/>
        <w:category>
          <w:name w:val="General"/>
          <w:gallery w:val="placeholder"/>
        </w:category>
        <w:types>
          <w:type w:val="bbPlcHdr"/>
        </w:types>
        <w:behaviors>
          <w:behavior w:val="content"/>
        </w:behaviors>
        <w:guid w:val="{E29E4292-46CB-4F8D-A213-EBD9008D3CF0}"/>
      </w:docPartPr>
      <w:docPartBody>
        <w:p w:rsidR="00730863" w:rsidRDefault="001258C3">
          <w:r w:rsidRPr="00257469">
            <w:rPr>
              <w:rStyle w:val="PlaceholderText"/>
            </w:rPr>
            <w:t>Empty</w:t>
          </w:r>
        </w:p>
      </w:docPartBody>
    </w:docPart>
    <w:docPart>
      <w:docPartPr>
        <w:name w:val="4633B84C878E479CB37DCC82435DE40F"/>
        <w:category>
          <w:name w:val="General"/>
          <w:gallery w:val="placeholder"/>
        </w:category>
        <w:types>
          <w:type w:val="bbPlcHdr"/>
        </w:types>
        <w:behaviors>
          <w:behavior w:val="content"/>
        </w:behaviors>
        <w:guid w:val="{AF59BF2D-3E65-4BF5-87B7-245D415045ED}"/>
      </w:docPartPr>
      <w:docPartBody>
        <w:p w:rsidR="00730863" w:rsidRDefault="001258C3">
          <w:r w:rsidRPr="00257469">
            <w:rPr>
              <w:rStyle w:val="PlaceholderText"/>
            </w:rPr>
            <w:t>Empty</w:t>
          </w:r>
        </w:p>
      </w:docPartBody>
    </w:docPart>
    <w:docPart>
      <w:docPartPr>
        <w:name w:val="73B4A0B4FBE14DD9AEAC659EA7D1FE95"/>
        <w:category>
          <w:name w:val="General"/>
          <w:gallery w:val="placeholder"/>
        </w:category>
        <w:types>
          <w:type w:val="bbPlcHdr"/>
        </w:types>
        <w:behaviors>
          <w:behavior w:val="content"/>
        </w:behaviors>
        <w:guid w:val="{FD567A69-B476-481B-9D21-1D86DF77B8D6}"/>
      </w:docPartPr>
      <w:docPartBody>
        <w:p w:rsidR="00730863" w:rsidRDefault="001258C3">
          <w:r w:rsidRPr="00257469">
            <w:rPr>
              <w:rStyle w:val="PlaceholderText"/>
            </w:rPr>
            <w:t>Empty</w:t>
          </w:r>
        </w:p>
      </w:docPartBody>
    </w:docPart>
    <w:docPart>
      <w:docPartPr>
        <w:name w:val="A47C1265F1FD43E5916D2C47CA0121BB"/>
        <w:category>
          <w:name w:val="General"/>
          <w:gallery w:val="placeholder"/>
        </w:category>
        <w:types>
          <w:type w:val="bbPlcHdr"/>
        </w:types>
        <w:behaviors>
          <w:behavior w:val="content"/>
        </w:behaviors>
        <w:guid w:val="{A5644B42-9CD8-4F03-AA4C-3205ECF6F68A}"/>
      </w:docPartPr>
      <w:docPartBody>
        <w:p w:rsidR="00730863" w:rsidRDefault="001258C3">
          <w:r w:rsidRPr="00257469">
            <w:rPr>
              <w:rStyle w:val="PlaceholderText"/>
            </w:rPr>
            <w:t>Empty</w:t>
          </w:r>
        </w:p>
      </w:docPartBody>
    </w:docPart>
    <w:docPart>
      <w:docPartPr>
        <w:name w:val="A17AD9F120764EB09C5AEA07CAEAC995"/>
        <w:category>
          <w:name w:val="General"/>
          <w:gallery w:val="placeholder"/>
        </w:category>
        <w:types>
          <w:type w:val="bbPlcHdr"/>
        </w:types>
        <w:behaviors>
          <w:behavior w:val="content"/>
        </w:behaviors>
        <w:guid w:val="{C8625126-FAB8-470C-8DA9-BEA66C9E5E55}"/>
      </w:docPartPr>
      <w:docPartBody>
        <w:p w:rsidR="00730863" w:rsidRDefault="001258C3">
          <w:r w:rsidRPr="00257469">
            <w:rPr>
              <w:rStyle w:val="PlaceholderText"/>
            </w:rPr>
            <w:t>Empty</w:t>
          </w:r>
        </w:p>
      </w:docPartBody>
    </w:docPart>
    <w:docPart>
      <w:docPartPr>
        <w:name w:val="9CF79AAACC8B47FCAD7D39AFD392FAD8"/>
        <w:category>
          <w:name w:val="General"/>
          <w:gallery w:val="placeholder"/>
        </w:category>
        <w:types>
          <w:type w:val="bbPlcHdr"/>
        </w:types>
        <w:behaviors>
          <w:behavior w:val="content"/>
        </w:behaviors>
        <w:guid w:val="{E2DDFE03-1DD5-4B1F-89F4-4ADB957FBCDF}"/>
      </w:docPartPr>
      <w:docPartBody>
        <w:p w:rsidR="00730863" w:rsidRDefault="001258C3">
          <w:r w:rsidRPr="00257469">
            <w:rPr>
              <w:rStyle w:val="PlaceholderText"/>
            </w:rPr>
            <w:t>Empty</w:t>
          </w:r>
        </w:p>
      </w:docPartBody>
    </w:docPart>
    <w:docPart>
      <w:docPartPr>
        <w:name w:val="DBDD53330E4A4C089EB8DDFA8F46E8AD"/>
        <w:category>
          <w:name w:val="General"/>
          <w:gallery w:val="placeholder"/>
        </w:category>
        <w:types>
          <w:type w:val="bbPlcHdr"/>
        </w:types>
        <w:behaviors>
          <w:behavior w:val="content"/>
        </w:behaviors>
        <w:guid w:val="{3899C16A-E762-49CA-99F5-C464219BC617}"/>
      </w:docPartPr>
      <w:docPartBody>
        <w:p w:rsidR="00730863" w:rsidRDefault="001258C3">
          <w:r w:rsidRPr="00257469">
            <w:rPr>
              <w:rStyle w:val="PlaceholderText"/>
            </w:rPr>
            <w:t>Empty</w:t>
          </w:r>
        </w:p>
      </w:docPartBody>
    </w:docPart>
    <w:docPart>
      <w:docPartPr>
        <w:name w:val="F0EEBA7A9C6C4A5DA0AC154B687FCB1E"/>
        <w:category>
          <w:name w:val="General"/>
          <w:gallery w:val="placeholder"/>
        </w:category>
        <w:types>
          <w:type w:val="bbPlcHdr"/>
        </w:types>
        <w:behaviors>
          <w:behavior w:val="content"/>
        </w:behaviors>
        <w:guid w:val="{D40D0B0B-481E-4D1C-B2BC-82C95AF493DA}"/>
      </w:docPartPr>
      <w:docPartBody>
        <w:p w:rsidR="00730863" w:rsidRDefault="001258C3">
          <w:r w:rsidRPr="00257469">
            <w:rPr>
              <w:rStyle w:val="PlaceholderText"/>
            </w:rPr>
            <w:t>Empty</w:t>
          </w:r>
        </w:p>
      </w:docPartBody>
    </w:docPart>
    <w:docPart>
      <w:docPartPr>
        <w:name w:val="BBEE06FE95FD4342BC202EF73D2D8C6B"/>
        <w:category>
          <w:name w:val="General"/>
          <w:gallery w:val="placeholder"/>
        </w:category>
        <w:types>
          <w:type w:val="bbPlcHdr"/>
        </w:types>
        <w:behaviors>
          <w:behavior w:val="content"/>
        </w:behaviors>
        <w:guid w:val="{B7447269-4FEB-473C-A0DE-270DD1A39190}"/>
      </w:docPartPr>
      <w:docPartBody>
        <w:p w:rsidR="00730863" w:rsidRDefault="001258C3" w:rsidP="001258C3">
          <w:pPr>
            <w:pStyle w:val="BBEE06FE95FD4342BC202EF73D2D8C6B"/>
          </w:pPr>
          <w:r w:rsidRPr="001A6B4A">
            <w:rPr>
              <w:rStyle w:val="PlaceholderText"/>
            </w:rPr>
            <w:t>Empty</w:t>
          </w:r>
        </w:p>
      </w:docPartBody>
    </w:docPart>
    <w:docPart>
      <w:docPartPr>
        <w:name w:val="02499DAF76D84429A3EDD114F1848635"/>
        <w:category>
          <w:name w:val="General"/>
          <w:gallery w:val="placeholder"/>
        </w:category>
        <w:types>
          <w:type w:val="bbPlcHdr"/>
        </w:types>
        <w:behaviors>
          <w:behavior w:val="content"/>
        </w:behaviors>
        <w:guid w:val="{CB972D53-DD35-4EB5-A0E0-BB1EED3658B1}"/>
      </w:docPartPr>
      <w:docPartBody>
        <w:p w:rsidR="00730863" w:rsidRDefault="001258C3" w:rsidP="001258C3">
          <w:pPr>
            <w:pStyle w:val="02499DAF76D84429A3EDD114F1848635"/>
          </w:pPr>
          <w:r w:rsidRPr="00257469">
            <w:rPr>
              <w:rStyle w:val="PlaceholderText"/>
            </w:rPr>
            <w:t>Empty</w:t>
          </w:r>
        </w:p>
      </w:docPartBody>
    </w:docPart>
    <w:docPart>
      <w:docPartPr>
        <w:name w:val="A565C1C78BEB471A9BB20C19C108FE0B"/>
        <w:category>
          <w:name w:val="General"/>
          <w:gallery w:val="placeholder"/>
        </w:category>
        <w:types>
          <w:type w:val="bbPlcHdr"/>
        </w:types>
        <w:behaviors>
          <w:behavior w:val="content"/>
        </w:behaviors>
        <w:guid w:val="{C2A456B2-E747-40D1-ABA5-10BD42E0D0FB}"/>
      </w:docPartPr>
      <w:docPartBody>
        <w:p w:rsidR="00730863" w:rsidRDefault="001258C3" w:rsidP="001258C3">
          <w:pPr>
            <w:pStyle w:val="A565C1C78BEB471A9BB20C19C108FE0B"/>
          </w:pPr>
          <w:r w:rsidRPr="00257469">
            <w:rPr>
              <w:rStyle w:val="PlaceholderText"/>
            </w:rPr>
            <w:t>Empty</w:t>
          </w:r>
        </w:p>
      </w:docPartBody>
    </w:docPart>
    <w:docPart>
      <w:docPartPr>
        <w:name w:val="025623DD96644356A8C2A159AA41BB22"/>
        <w:category>
          <w:name w:val="General"/>
          <w:gallery w:val="placeholder"/>
        </w:category>
        <w:types>
          <w:type w:val="bbPlcHdr"/>
        </w:types>
        <w:behaviors>
          <w:behavior w:val="content"/>
        </w:behaviors>
        <w:guid w:val="{E8107D06-87FD-4ACA-A204-0E5084F6D7AC}"/>
      </w:docPartPr>
      <w:docPartBody>
        <w:p w:rsidR="00730863" w:rsidRDefault="001258C3" w:rsidP="001258C3">
          <w:pPr>
            <w:pStyle w:val="025623DD96644356A8C2A159AA41BB22"/>
          </w:pPr>
          <w:r w:rsidRPr="00257469">
            <w:rPr>
              <w:rStyle w:val="PlaceholderText"/>
            </w:rPr>
            <w:t>Empty</w:t>
          </w:r>
        </w:p>
      </w:docPartBody>
    </w:docPart>
    <w:docPart>
      <w:docPartPr>
        <w:name w:val="3A667D9BEE7442B6995DBFE6A4F19049"/>
        <w:category>
          <w:name w:val="General"/>
          <w:gallery w:val="placeholder"/>
        </w:category>
        <w:types>
          <w:type w:val="bbPlcHdr"/>
        </w:types>
        <w:behaviors>
          <w:behavior w:val="content"/>
        </w:behaviors>
        <w:guid w:val="{DDFB6F0E-9B26-409E-8137-B8665A86899F}"/>
      </w:docPartPr>
      <w:docPartBody>
        <w:p w:rsidR="00730863" w:rsidRDefault="001258C3" w:rsidP="001258C3">
          <w:pPr>
            <w:pStyle w:val="3A667D9BEE7442B6995DBFE6A4F19049"/>
          </w:pPr>
          <w:r w:rsidRPr="001A6B4A">
            <w:rPr>
              <w:rStyle w:val="PlaceholderText"/>
            </w:rPr>
            <w:t>Empty</w:t>
          </w:r>
        </w:p>
      </w:docPartBody>
    </w:docPart>
    <w:docPart>
      <w:docPartPr>
        <w:name w:val="C455D851E2894ED5B42069B995A02E8D"/>
        <w:category>
          <w:name w:val="General"/>
          <w:gallery w:val="placeholder"/>
        </w:category>
        <w:types>
          <w:type w:val="bbPlcHdr"/>
        </w:types>
        <w:behaviors>
          <w:behavior w:val="content"/>
        </w:behaviors>
        <w:guid w:val="{8A844019-C524-4A77-BE74-348C47A9315F}"/>
      </w:docPartPr>
      <w:docPartBody>
        <w:p w:rsidR="00730863" w:rsidRDefault="001258C3" w:rsidP="001258C3">
          <w:pPr>
            <w:pStyle w:val="C455D851E2894ED5B42069B995A02E8D"/>
          </w:pPr>
          <w:r w:rsidRPr="001A6B4A">
            <w:rPr>
              <w:rStyle w:val="PlaceholderText"/>
            </w:rPr>
            <w:t>Empty</w:t>
          </w:r>
        </w:p>
      </w:docPartBody>
    </w:docPart>
    <w:docPart>
      <w:docPartPr>
        <w:name w:val="4695517226E8447094DF36ABE431AE89"/>
        <w:category>
          <w:name w:val="General"/>
          <w:gallery w:val="placeholder"/>
        </w:category>
        <w:types>
          <w:type w:val="bbPlcHdr"/>
        </w:types>
        <w:behaviors>
          <w:behavior w:val="content"/>
        </w:behaviors>
        <w:guid w:val="{C4E90BF3-90B7-41E5-A760-6DBB80DCB1FA}"/>
      </w:docPartPr>
      <w:docPartBody>
        <w:p w:rsidR="00730863" w:rsidRDefault="001258C3" w:rsidP="001258C3">
          <w:pPr>
            <w:pStyle w:val="4695517226E8447094DF36ABE431AE89"/>
          </w:pPr>
          <w:r w:rsidRPr="00257469">
            <w:rPr>
              <w:rStyle w:val="PlaceholderText"/>
            </w:rPr>
            <w:t>Empty</w:t>
          </w:r>
        </w:p>
      </w:docPartBody>
    </w:docPart>
    <w:docPart>
      <w:docPartPr>
        <w:name w:val="8201C74912A94DDEB4833B71B8F03150"/>
        <w:category>
          <w:name w:val="General"/>
          <w:gallery w:val="placeholder"/>
        </w:category>
        <w:types>
          <w:type w:val="bbPlcHdr"/>
        </w:types>
        <w:behaviors>
          <w:behavior w:val="content"/>
        </w:behaviors>
        <w:guid w:val="{2A4CD31F-09F2-465C-A022-4ACC59CE9F6F}"/>
      </w:docPartPr>
      <w:docPartBody>
        <w:p w:rsidR="00730863" w:rsidRDefault="001258C3" w:rsidP="001258C3">
          <w:pPr>
            <w:pStyle w:val="8201C74912A94DDEB4833B71B8F03150"/>
          </w:pPr>
          <w:r w:rsidRPr="001A6B4A">
            <w:rPr>
              <w:rStyle w:val="PlaceholderText"/>
            </w:rPr>
            <w:t>Empty</w:t>
          </w:r>
        </w:p>
      </w:docPartBody>
    </w:docPart>
    <w:docPart>
      <w:docPartPr>
        <w:name w:val="83DDED9393CD4EBF9456748025F13BC5"/>
        <w:category>
          <w:name w:val="General"/>
          <w:gallery w:val="placeholder"/>
        </w:category>
        <w:types>
          <w:type w:val="bbPlcHdr"/>
        </w:types>
        <w:behaviors>
          <w:behavior w:val="content"/>
        </w:behaviors>
        <w:guid w:val="{7628ED8F-1569-458E-AF36-1CA80FC4D85A}"/>
      </w:docPartPr>
      <w:docPartBody>
        <w:p w:rsidR="00730863" w:rsidRDefault="001258C3" w:rsidP="001258C3">
          <w:pPr>
            <w:pStyle w:val="83DDED9393CD4EBF9456748025F13BC5"/>
          </w:pPr>
          <w:r w:rsidRPr="00257469">
            <w:rPr>
              <w:rStyle w:val="PlaceholderText"/>
            </w:rPr>
            <w:t>Empty</w:t>
          </w:r>
        </w:p>
      </w:docPartBody>
    </w:docPart>
    <w:docPart>
      <w:docPartPr>
        <w:name w:val="965993E7BF8348DAAE092C2EBFC1A3A3"/>
        <w:category>
          <w:name w:val="General"/>
          <w:gallery w:val="placeholder"/>
        </w:category>
        <w:types>
          <w:type w:val="bbPlcHdr"/>
        </w:types>
        <w:behaviors>
          <w:behavior w:val="content"/>
        </w:behaviors>
        <w:guid w:val="{53D10948-95E9-41D1-802D-95CA359011BE}"/>
      </w:docPartPr>
      <w:docPartBody>
        <w:p w:rsidR="00730863" w:rsidRDefault="001258C3">
          <w:r w:rsidRPr="00257469">
            <w:rPr>
              <w:rStyle w:val="PlaceholderText"/>
            </w:rPr>
            <w:t>Empty</w:t>
          </w:r>
        </w:p>
      </w:docPartBody>
    </w:docPart>
    <w:docPart>
      <w:docPartPr>
        <w:name w:val="D598929557B74097AA90EA90CAC83325"/>
        <w:category>
          <w:name w:val="General"/>
          <w:gallery w:val="placeholder"/>
        </w:category>
        <w:types>
          <w:type w:val="bbPlcHdr"/>
        </w:types>
        <w:behaviors>
          <w:behavior w:val="content"/>
        </w:behaviors>
        <w:guid w:val="{5142C953-F093-4339-BAE1-B454C71B67D1}"/>
      </w:docPartPr>
      <w:docPartBody>
        <w:p w:rsidR="00730863" w:rsidRDefault="001258C3">
          <w:r w:rsidRPr="00257469">
            <w:rPr>
              <w:rStyle w:val="PlaceholderText"/>
            </w:rPr>
            <w:t>Empty</w:t>
          </w:r>
        </w:p>
      </w:docPartBody>
    </w:docPart>
    <w:docPart>
      <w:docPartPr>
        <w:name w:val="53E9CAA3F83549C7BEE03C17D66E65A7"/>
        <w:category>
          <w:name w:val="General"/>
          <w:gallery w:val="placeholder"/>
        </w:category>
        <w:types>
          <w:type w:val="bbPlcHdr"/>
        </w:types>
        <w:behaviors>
          <w:behavior w:val="content"/>
        </w:behaviors>
        <w:guid w:val="{A1EB7D1D-FB7E-40FB-9344-617C2A73EA51}"/>
      </w:docPartPr>
      <w:docPartBody>
        <w:p w:rsidR="00730863" w:rsidRDefault="001258C3">
          <w:r w:rsidRPr="00257469">
            <w:rPr>
              <w:rStyle w:val="PlaceholderText"/>
            </w:rPr>
            <w:t>Empty</w:t>
          </w:r>
        </w:p>
      </w:docPartBody>
    </w:docPart>
    <w:docPart>
      <w:docPartPr>
        <w:name w:val="6F06B418E09041E3962D72B5487F7FAD"/>
        <w:category>
          <w:name w:val="General"/>
          <w:gallery w:val="placeholder"/>
        </w:category>
        <w:types>
          <w:type w:val="bbPlcHdr"/>
        </w:types>
        <w:behaviors>
          <w:behavior w:val="content"/>
        </w:behaviors>
        <w:guid w:val="{63460A77-D4C5-45EA-8E7A-E2BDC0AC84FC}"/>
      </w:docPartPr>
      <w:docPartBody>
        <w:p w:rsidR="00730863" w:rsidRDefault="001258C3">
          <w:r w:rsidRPr="00257469">
            <w:rPr>
              <w:rStyle w:val="PlaceholderText"/>
            </w:rPr>
            <w:t>Empty</w:t>
          </w:r>
        </w:p>
      </w:docPartBody>
    </w:docPart>
    <w:docPart>
      <w:docPartPr>
        <w:name w:val="F785AF9CBB6542D8B1887E3B0566FDD4"/>
        <w:category>
          <w:name w:val="General"/>
          <w:gallery w:val="placeholder"/>
        </w:category>
        <w:types>
          <w:type w:val="bbPlcHdr"/>
        </w:types>
        <w:behaviors>
          <w:behavior w:val="content"/>
        </w:behaviors>
        <w:guid w:val="{DFABFDFC-F4B8-4D77-A297-50575ED92ABB}"/>
      </w:docPartPr>
      <w:docPartBody>
        <w:p w:rsidR="00730863" w:rsidRDefault="001258C3">
          <w:r w:rsidRPr="00257469">
            <w:rPr>
              <w:rStyle w:val="PlaceholderText"/>
            </w:rPr>
            <w:t>Empty</w:t>
          </w:r>
        </w:p>
      </w:docPartBody>
    </w:docPart>
    <w:docPart>
      <w:docPartPr>
        <w:name w:val="BE5F657F502140D49413F41A4334A719"/>
        <w:category>
          <w:name w:val="General"/>
          <w:gallery w:val="placeholder"/>
        </w:category>
        <w:types>
          <w:type w:val="bbPlcHdr"/>
        </w:types>
        <w:behaviors>
          <w:behavior w:val="content"/>
        </w:behaviors>
        <w:guid w:val="{DFC2F0FF-37AE-471A-94D2-A4F0ED2E4C7A}"/>
      </w:docPartPr>
      <w:docPartBody>
        <w:p w:rsidR="00730863" w:rsidRDefault="001258C3">
          <w:r w:rsidRPr="00257469">
            <w:rPr>
              <w:rStyle w:val="PlaceholderText"/>
            </w:rPr>
            <w:t>Empty</w:t>
          </w:r>
        </w:p>
      </w:docPartBody>
    </w:docPart>
    <w:docPart>
      <w:docPartPr>
        <w:name w:val="238229DC07B14751A6972142A61014D4"/>
        <w:category>
          <w:name w:val="General"/>
          <w:gallery w:val="placeholder"/>
        </w:category>
        <w:types>
          <w:type w:val="bbPlcHdr"/>
        </w:types>
        <w:behaviors>
          <w:behavior w:val="content"/>
        </w:behaviors>
        <w:guid w:val="{298C3346-46F3-43EC-A0E9-6079093405EC}"/>
      </w:docPartPr>
      <w:docPartBody>
        <w:p w:rsidR="00974EEA" w:rsidRDefault="00730863">
          <w:r w:rsidRPr="00E50855">
            <w:rPr>
              <w:rStyle w:val="PlaceholderText"/>
            </w:rPr>
            <w:t>Empty</w:t>
          </w:r>
        </w:p>
      </w:docPartBody>
    </w:docPart>
    <w:docPart>
      <w:docPartPr>
        <w:name w:val="DAA81B549F3D495AAFECF03F252443AE"/>
        <w:category>
          <w:name w:val="General"/>
          <w:gallery w:val="placeholder"/>
        </w:category>
        <w:types>
          <w:type w:val="bbPlcHdr"/>
        </w:types>
        <w:behaviors>
          <w:behavior w:val="content"/>
        </w:behaviors>
        <w:guid w:val="{FD311552-73F5-492D-87ED-1CC3ADFF26B9}"/>
      </w:docPartPr>
      <w:docPartBody>
        <w:p w:rsidR="00974EEA" w:rsidRDefault="00730863">
          <w:r w:rsidRPr="00E50855">
            <w:rPr>
              <w:rStyle w:val="PlaceholderText"/>
            </w:rPr>
            <w:t>Empty</w:t>
          </w:r>
        </w:p>
      </w:docPartBody>
    </w:docPart>
    <w:docPart>
      <w:docPartPr>
        <w:name w:val="22B9B6145DB7433B895854A74E4799D4"/>
        <w:category>
          <w:name w:val="General"/>
          <w:gallery w:val="placeholder"/>
        </w:category>
        <w:types>
          <w:type w:val="bbPlcHdr"/>
        </w:types>
        <w:behaviors>
          <w:behavior w:val="content"/>
        </w:behaviors>
        <w:guid w:val="{FAB52AF5-2B4F-4CF0-A0EA-645D1C1D5C4F}"/>
      </w:docPartPr>
      <w:docPartBody>
        <w:p w:rsidR="00E87138" w:rsidRDefault="003C069E">
          <w:r w:rsidRPr="00774F29">
            <w:rPr>
              <w:rStyle w:val="PlaceholderText"/>
            </w:rPr>
            <w:t>Empty</w:t>
          </w:r>
        </w:p>
      </w:docPartBody>
    </w:docPart>
    <w:docPart>
      <w:docPartPr>
        <w:name w:val="C625EBDA41444A4BADD73AD90B39EC7E"/>
        <w:category>
          <w:name w:val="General"/>
          <w:gallery w:val="placeholder"/>
        </w:category>
        <w:types>
          <w:type w:val="bbPlcHdr"/>
        </w:types>
        <w:behaviors>
          <w:behavior w:val="content"/>
        </w:behaviors>
        <w:guid w:val="{5CB6F645-FEC7-4ADD-A370-FF352AD35390}"/>
      </w:docPartPr>
      <w:docPartBody>
        <w:p w:rsidR="0026317F" w:rsidRDefault="000B70C8">
          <w:r w:rsidRPr="00CD2C4C">
            <w:rPr>
              <w:rStyle w:val="PlaceholderText"/>
            </w:rPr>
            <w:t>Empty</w:t>
          </w:r>
        </w:p>
      </w:docPartBody>
    </w:docPart>
    <w:docPart>
      <w:docPartPr>
        <w:name w:val="A1DDFDDA1A994E7FAAE15105C750FE09"/>
        <w:category>
          <w:name w:val="General"/>
          <w:gallery w:val="placeholder"/>
        </w:category>
        <w:types>
          <w:type w:val="bbPlcHdr"/>
        </w:types>
        <w:behaviors>
          <w:behavior w:val="content"/>
        </w:behaviors>
        <w:guid w:val="{6E3BE9CE-0352-487F-9EFF-D515E2FB799E}"/>
      </w:docPartPr>
      <w:docPartBody>
        <w:p w:rsidR="0026317F" w:rsidRDefault="000B70C8" w:rsidP="000B70C8">
          <w:pPr>
            <w:pStyle w:val="A1DDFDDA1A994E7FAAE15105C750FE09"/>
          </w:pPr>
          <w:r w:rsidRPr="001A6B4A">
            <w:rPr>
              <w:rStyle w:val="PlaceholderText"/>
            </w:rPr>
            <w:t>Empty</w:t>
          </w:r>
        </w:p>
      </w:docPartBody>
    </w:docPart>
    <w:docPart>
      <w:docPartPr>
        <w:name w:val="E3DEE5FA926B47859C022511C0DE540F"/>
        <w:category>
          <w:name w:val="General"/>
          <w:gallery w:val="placeholder"/>
        </w:category>
        <w:types>
          <w:type w:val="bbPlcHdr"/>
        </w:types>
        <w:behaviors>
          <w:behavior w:val="content"/>
        </w:behaviors>
        <w:guid w:val="{6AA85BC5-0AE8-4E61-85AF-E3555C2BBD88}"/>
      </w:docPartPr>
      <w:docPartBody>
        <w:p w:rsidR="0026317F" w:rsidRDefault="000B70C8" w:rsidP="000B70C8">
          <w:pPr>
            <w:pStyle w:val="E3DEE5FA926B47859C022511C0DE540F"/>
          </w:pPr>
          <w:r w:rsidRPr="001A6B4A">
            <w:rPr>
              <w:rStyle w:val="PlaceholderText"/>
            </w:rPr>
            <w:t>Empty</w:t>
          </w:r>
        </w:p>
      </w:docPartBody>
    </w:docPart>
    <w:docPart>
      <w:docPartPr>
        <w:name w:val="296FF70841C64C0899B6F2A5D1BF34BB"/>
        <w:category>
          <w:name w:val="General"/>
          <w:gallery w:val="placeholder"/>
        </w:category>
        <w:types>
          <w:type w:val="bbPlcHdr"/>
        </w:types>
        <w:behaviors>
          <w:behavior w:val="content"/>
        </w:behaviors>
        <w:guid w:val="{E107DAEA-8062-4B97-92FD-32994D3C8E34}"/>
      </w:docPartPr>
      <w:docPartBody>
        <w:p w:rsidR="0026317F" w:rsidRDefault="000B70C8" w:rsidP="000B70C8">
          <w:pPr>
            <w:pStyle w:val="296FF70841C64C0899B6F2A5D1BF34BB"/>
          </w:pPr>
          <w:r w:rsidRPr="001A6B4A">
            <w:rPr>
              <w:rStyle w:val="PlaceholderText"/>
            </w:rPr>
            <w:t>Empty</w:t>
          </w:r>
        </w:p>
      </w:docPartBody>
    </w:docPart>
    <w:docPart>
      <w:docPartPr>
        <w:name w:val="15F5677E7C454E80A7611A80AA942205"/>
        <w:category>
          <w:name w:val="General"/>
          <w:gallery w:val="placeholder"/>
        </w:category>
        <w:types>
          <w:type w:val="bbPlcHdr"/>
        </w:types>
        <w:behaviors>
          <w:behavior w:val="content"/>
        </w:behaviors>
        <w:guid w:val="{F39C17E1-776F-4985-96B4-6177495B4858}"/>
      </w:docPartPr>
      <w:docPartBody>
        <w:p w:rsidR="0026317F" w:rsidRDefault="000B70C8" w:rsidP="000B70C8">
          <w:pPr>
            <w:pStyle w:val="15F5677E7C454E80A7611A80AA942205"/>
          </w:pPr>
          <w:r w:rsidRPr="001A6B4A">
            <w:rPr>
              <w:rStyle w:val="PlaceholderText"/>
            </w:rPr>
            <w:t>Empty</w:t>
          </w:r>
        </w:p>
      </w:docPartBody>
    </w:docPart>
    <w:docPart>
      <w:docPartPr>
        <w:name w:val="2C1F9C44AA3745C18F826608C48D144A"/>
        <w:category>
          <w:name w:val="General"/>
          <w:gallery w:val="placeholder"/>
        </w:category>
        <w:types>
          <w:type w:val="bbPlcHdr"/>
        </w:types>
        <w:behaviors>
          <w:behavior w:val="content"/>
        </w:behaviors>
        <w:guid w:val="{4E49238E-7D47-4930-9A34-0D313741B015}"/>
      </w:docPartPr>
      <w:docPartBody>
        <w:p w:rsidR="0026317F" w:rsidRDefault="000B70C8" w:rsidP="000B70C8">
          <w:pPr>
            <w:pStyle w:val="2C1F9C44AA3745C18F826608C48D144A"/>
          </w:pPr>
          <w:r w:rsidRPr="001A6B4A">
            <w:rPr>
              <w:rStyle w:val="PlaceholderText"/>
            </w:rPr>
            <w:t>Empty</w:t>
          </w:r>
        </w:p>
      </w:docPartBody>
    </w:docPart>
    <w:docPart>
      <w:docPartPr>
        <w:name w:val="962337BF396543AFA0F550E7B4F4D02C"/>
        <w:category>
          <w:name w:val="General"/>
          <w:gallery w:val="placeholder"/>
        </w:category>
        <w:types>
          <w:type w:val="bbPlcHdr"/>
        </w:types>
        <w:behaviors>
          <w:behavior w:val="content"/>
        </w:behaviors>
        <w:guid w:val="{C493ADD8-3FC9-4818-8606-552A92EAD26E}"/>
      </w:docPartPr>
      <w:docPartBody>
        <w:p w:rsidR="0026317F" w:rsidRDefault="000B70C8" w:rsidP="000B70C8">
          <w:pPr>
            <w:pStyle w:val="962337BF396543AFA0F550E7B4F4D02C"/>
          </w:pPr>
          <w:r w:rsidRPr="001A6B4A">
            <w:rPr>
              <w:rStyle w:val="PlaceholderText"/>
            </w:rPr>
            <w:t>Empty</w:t>
          </w:r>
        </w:p>
      </w:docPartBody>
    </w:docPart>
    <w:docPart>
      <w:docPartPr>
        <w:name w:val="3836D4A9745D4A55BAC6F1B92E4F6E99"/>
        <w:category>
          <w:name w:val="General"/>
          <w:gallery w:val="placeholder"/>
        </w:category>
        <w:types>
          <w:type w:val="bbPlcHdr"/>
        </w:types>
        <w:behaviors>
          <w:behavior w:val="content"/>
        </w:behaviors>
        <w:guid w:val="{D4336779-88D0-4C7F-A9F3-292D40A19B32}"/>
      </w:docPartPr>
      <w:docPartBody>
        <w:p w:rsidR="0026317F" w:rsidRDefault="000B70C8" w:rsidP="000B70C8">
          <w:pPr>
            <w:pStyle w:val="3836D4A9745D4A55BAC6F1B92E4F6E99"/>
          </w:pPr>
          <w:r w:rsidRPr="001A6B4A">
            <w:rPr>
              <w:rStyle w:val="PlaceholderText"/>
            </w:rPr>
            <w:t>Empty</w:t>
          </w:r>
        </w:p>
      </w:docPartBody>
    </w:docPart>
    <w:docPart>
      <w:docPartPr>
        <w:name w:val="8B1F51AFE2044C06938F297945C0C8A0"/>
        <w:category>
          <w:name w:val="General"/>
          <w:gallery w:val="placeholder"/>
        </w:category>
        <w:types>
          <w:type w:val="bbPlcHdr"/>
        </w:types>
        <w:behaviors>
          <w:behavior w:val="content"/>
        </w:behaviors>
        <w:guid w:val="{1898B4B4-91FF-4947-83D9-F90CA7E94BB6}"/>
      </w:docPartPr>
      <w:docPartBody>
        <w:p w:rsidR="0026317F" w:rsidRDefault="000B70C8" w:rsidP="000B70C8">
          <w:pPr>
            <w:pStyle w:val="8B1F51AFE2044C06938F297945C0C8A0"/>
          </w:pPr>
          <w:r w:rsidRPr="001A6B4A">
            <w:rPr>
              <w:rStyle w:val="PlaceholderText"/>
            </w:rPr>
            <w:t>Empty</w:t>
          </w:r>
        </w:p>
      </w:docPartBody>
    </w:docPart>
    <w:docPart>
      <w:docPartPr>
        <w:name w:val="CC29C10ED2B241D0A43045F053A4CBE6"/>
        <w:category>
          <w:name w:val="General"/>
          <w:gallery w:val="placeholder"/>
        </w:category>
        <w:types>
          <w:type w:val="bbPlcHdr"/>
        </w:types>
        <w:behaviors>
          <w:behavior w:val="content"/>
        </w:behaviors>
        <w:guid w:val="{74B1CB28-331E-4596-9877-854FF36D0261}"/>
      </w:docPartPr>
      <w:docPartBody>
        <w:p w:rsidR="0026317F" w:rsidRDefault="000B70C8" w:rsidP="000B70C8">
          <w:pPr>
            <w:pStyle w:val="CC29C10ED2B241D0A43045F053A4CBE6"/>
          </w:pPr>
          <w:r w:rsidRPr="001A6B4A">
            <w:rPr>
              <w:rStyle w:val="PlaceholderText"/>
            </w:rPr>
            <w:t>Empty</w:t>
          </w:r>
        </w:p>
      </w:docPartBody>
    </w:docPart>
    <w:docPart>
      <w:docPartPr>
        <w:name w:val="B821585675104C819025E733C66B8067"/>
        <w:category>
          <w:name w:val="General"/>
          <w:gallery w:val="placeholder"/>
        </w:category>
        <w:types>
          <w:type w:val="bbPlcHdr"/>
        </w:types>
        <w:behaviors>
          <w:behavior w:val="content"/>
        </w:behaviors>
        <w:guid w:val="{8A7D6FB5-DB6C-4166-98B1-A422B6DAF4A3}"/>
      </w:docPartPr>
      <w:docPartBody>
        <w:p w:rsidR="0026317F" w:rsidRDefault="000B70C8" w:rsidP="000B70C8">
          <w:pPr>
            <w:pStyle w:val="B821585675104C819025E733C66B8067"/>
          </w:pPr>
          <w:r w:rsidRPr="001A6B4A">
            <w:rPr>
              <w:rStyle w:val="PlaceholderText"/>
            </w:rPr>
            <w:t>Empty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7E2"/>
    <w:rsid w:val="00053E6C"/>
    <w:rsid w:val="000B70C8"/>
    <w:rsid w:val="001258C3"/>
    <w:rsid w:val="00174962"/>
    <w:rsid w:val="001905AB"/>
    <w:rsid w:val="001F5C07"/>
    <w:rsid w:val="00232FA3"/>
    <w:rsid w:val="00251E3B"/>
    <w:rsid w:val="0026317F"/>
    <w:rsid w:val="00306DC5"/>
    <w:rsid w:val="00345E64"/>
    <w:rsid w:val="00346FAD"/>
    <w:rsid w:val="003C069E"/>
    <w:rsid w:val="00414999"/>
    <w:rsid w:val="004A3792"/>
    <w:rsid w:val="004C1C97"/>
    <w:rsid w:val="004C549A"/>
    <w:rsid w:val="005C6244"/>
    <w:rsid w:val="0063094E"/>
    <w:rsid w:val="006764C7"/>
    <w:rsid w:val="007158A4"/>
    <w:rsid w:val="00726CA6"/>
    <w:rsid w:val="00730863"/>
    <w:rsid w:val="007C2022"/>
    <w:rsid w:val="008A6348"/>
    <w:rsid w:val="00967209"/>
    <w:rsid w:val="00974EEA"/>
    <w:rsid w:val="009E043E"/>
    <w:rsid w:val="00A977E2"/>
    <w:rsid w:val="00AA7E37"/>
    <w:rsid w:val="00AB07EC"/>
    <w:rsid w:val="00AB3B41"/>
    <w:rsid w:val="00BC714D"/>
    <w:rsid w:val="00DA7BE8"/>
    <w:rsid w:val="00DB5774"/>
    <w:rsid w:val="00DB74F7"/>
    <w:rsid w:val="00DD0F82"/>
    <w:rsid w:val="00DE21BA"/>
    <w:rsid w:val="00E87138"/>
    <w:rsid w:val="00F26E66"/>
    <w:rsid w:val="00F77C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40EC3CBFE854E64997188FF5C26614A">
    <w:name w:val="340EC3CBFE854E64997188FF5C26614A"/>
  </w:style>
  <w:style w:type="paragraph" w:customStyle="1" w:styleId="67F9D2CC0C5940E2BC480F3FB9A3DF72">
    <w:name w:val="67F9D2CC0C5940E2BC480F3FB9A3DF72"/>
  </w:style>
  <w:style w:type="paragraph" w:customStyle="1" w:styleId="263139237FC64CD3B344638D26F0010B">
    <w:name w:val="263139237FC64CD3B344638D26F0010B"/>
  </w:style>
  <w:style w:type="paragraph" w:customStyle="1" w:styleId="7B68455A041B4C9A9906ADA68E9D56AD">
    <w:name w:val="7B68455A041B4C9A9906ADA68E9D56AD"/>
  </w:style>
  <w:style w:type="paragraph" w:customStyle="1" w:styleId="1490D4F8382F45BC93854715737163BD">
    <w:name w:val="1490D4F8382F45BC93854715737163BD"/>
  </w:style>
  <w:style w:type="paragraph" w:customStyle="1" w:styleId="DE44FDBC280940C3AA2051CCC43A31AB">
    <w:name w:val="DE44FDBC280940C3AA2051CCC43A31AB"/>
  </w:style>
  <w:style w:type="paragraph" w:customStyle="1" w:styleId="7896CAD1D49640AC9C85DBAF4659EA04">
    <w:name w:val="7896CAD1D49640AC9C85DBAF4659EA04"/>
  </w:style>
  <w:style w:type="paragraph" w:customStyle="1" w:styleId="5B1F9BF1B6304AC8B3CBD581BD0D34CA">
    <w:name w:val="5B1F9BF1B6304AC8B3CBD581BD0D34CA"/>
  </w:style>
  <w:style w:type="paragraph" w:customStyle="1" w:styleId="AFCC8E74DAD84D70BFC22C0359BEAFEA">
    <w:name w:val="AFCC8E74DAD84D70BFC22C0359BEAFEA"/>
  </w:style>
  <w:style w:type="paragraph" w:customStyle="1" w:styleId="7C948BC36A6E43708F33A0583E9342F5">
    <w:name w:val="7C948BC36A6E43708F33A0583E9342F5"/>
  </w:style>
  <w:style w:type="character" w:styleId="PlaceholderText">
    <w:name w:val="Placeholder Text"/>
    <w:basedOn w:val="DefaultParagraphFont"/>
    <w:uiPriority w:val="99"/>
    <w:semiHidden/>
    <w:rsid w:val="000B70C8"/>
    <w:rPr>
      <w:color w:val="808080"/>
    </w:rPr>
  </w:style>
  <w:style w:type="paragraph" w:customStyle="1" w:styleId="FEC27D267F944E89B41466CC48353767">
    <w:name w:val="FEC27D267F944E89B41466CC48353767"/>
    <w:rsid w:val="001F5C07"/>
    <w:pPr>
      <w:spacing w:before="80" w:after="80" w:line="240" w:lineRule="auto"/>
      <w:jc w:val="center"/>
    </w:pPr>
    <w:rPr>
      <w:rFonts w:eastAsia="Times New Roman" w:cs="Times New Roman"/>
      <w:b/>
      <w:caps/>
      <w:outline/>
      <w:color w:val="FFFFFF" w:themeColor="background1"/>
      <w:sz w:val="24"/>
      <w:szCs w:val="24"/>
      <w:lang w:val="en-US" w:eastAsia="en-US"/>
      <w14:textOutline w14:w="9525" w14:cap="flat" w14:cmpd="sng" w14:algn="ctr">
        <w14:solidFill>
          <w14:schemeClr w14:val="bg1">
            <w14:lumMod w14:val="50000"/>
          </w14:schemeClr>
        </w14:solidFill>
        <w14:prstDash w14:val="solid"/>
        <w14:round/>
      </w14:textOutline>
      <w14:textFill>
        <w14:noFill/>
      </w14:textFill>
    </w:rPr>
  </w:style>
  <w:style w:type="paragraph" w:customStyle="1" w:styleId="FACF12D15D31468AADCD47F46178F909">
    <w:name w:val="FACF12D15D31468AADCD47F46178F909"/>
    <w:rsid w:val="001F5C07"/>
    <w:pPr>
      <w:spacing w:after="0" w:line="240" w:lineRule="auto"/>
      <w:outlineLvl w:val="3"/>
    </w:pPr>
    <w:rPr>
      <w:rFonts w:eastAsia="Times New Roman" w:cs="Times New Roman"/>
      <w:b/>
      <w:sz w:val="16"/>
      <w:szCs w:val="24"/>
      <w:lang w:val="en-US" w:eastAsia="en-US"/>
    </w:rPr>
  </w:style>
  <w:style w:type="paragraph" w:customStyle="1" w:styleId="2CCB1A8FA23D4EAC8AB0070356A4CBFA">
    <w:name w:val="2CCB1A8FA23D4EAC8AB0070356A4CBFA"/>
    <w:rsid w:val="001F5C07"/>
    <w:rPr>
      <w:lang w:val="en-US" w:eastAsia="en-US"/>
    </w:rPr>
  </w:style>
  <w:style w:type="paragraph" w:customStyle="1" w:styleId="30921A2DF2154440AC8D2D17D7D6B803">
    <w:name w:val="30921A2DF2154440AC8D2D17D7D6B803"/>
    <w:rsid w:val="001F5C07"/>
    <w:rPr>
      <w:lang w:val="en-US" w:eastAsia="en-US"/>
    </w:rPr>
  </w:style>
  <w:style w:type="paragraph" w:customStyle="1" w:styleId="C894641D3D0642D3BF723F878216E4E7">
    <w:name w:val="C894641D3D0642D3BF723F878216E4E7"/>
    <w:rsid w:val="001F5C07"/>
    <w:rPr>
      <w:lang w:val="en-US" w:eastAsia="en-US"/>
    </w:rPr>
  </w:style>
  <w:style w:type="paragraph" w:customStyle="1" w:styleId="F496965D50A54A24972C93380E274E88">
    <w:name w:val="F496965D50A54A24972C93380E274E88"/>
    <w:rsid w:val="001F5C07"/>
    <w:rPr>
      <w:lang w:val="en-US" w:eastAsia="en-US"/>
    </w:rPr>
  </w:style>
  <w:style w:type="paragraph" w:customStyle="1" w:styleId="1DAD74E3ABB8453BBB838B624EF94D0F">
    <w:name w:val="1DAD74E3ABB8453BBB838B624EF94D0F"/>
    <w:rsid w:val="001F5C07"/>
    <w:rPr>
      <w:lang w:val="en-US" w:eastAsia="en-US"/>
    </w:rPr>
  </w:style>
  <w:style w:type="paragraph" w:customStyle="1" w:styleId="68C03CBBF7074563A75C43007C0FA2F0">
    <w:name w:val="68C03CBBF7074563A75C43007C0FA2F0"/>
    <w:rsid w:val="001F5C07"/>
    <w:rPr>
      <w:lang w:val="en-US" w:eastAsia="en-US"/>
    </w:rPr>
  </w:style>
  <w:style w:type="paragraph" w:customStyle="1" w:styleId="9F1A6202DDC0409A95ACC12FBA62F071">
    <w:name w:val="9F1A6202DDC0409A95ACC12FBA62F071"/>
    <w:rsid w:val="001F5C07"/>
    <w:rPr>
      <w:lang w:val="en-US" w:eastAsia="en-US"/>
    </w:rPr>
  </w:style>
  <w:style w:type="paragraph" w:customStyle="1" w:styleId="C066FE564ECB44B3B9A07F9EE35EA3CA">
    <w:name w:val="C066FE564ECB44B3B9A07F9EE35EA3CA"/>
    <w:rsid w:val="001F5C07"/>
    <w:rPr>
      <w:lang w:val="en-US" w:eastAsia="en-US"/>
    </w:rPr>
  </w:style>
  <w:style w:type="paragraph" w:customStyle="1" w:styleId="C387EAAE31DD47EFB014836A0A81FAA6">
    <w:name w:val="C387EAAE31DD47EFB014836A0A81FAA6"/>
    <w:rsid w:val="001F5C07"/>
    <w:rPr>
      <w:lang w:val="en-US" w:eastAsia="en-US"/>
    </w:rPr>
  </w:style>
  <w:style w:type="paragraph" w:customStyle="1" w:styleId="4D5A4E6AE7F442F29926029131EF34F3">
    <w:name w:val="4D5A4E6AE7F442F29926029131EF34F3"/>
    <w:rsid w:val="001F5C07"/>
    <w:rPr>
      <w:lang w:val="en-US" w:eastAsia="en-US"/>
    </w:rPr>
  </w:style>
  <w:style w:type="paragraph" w:customStyle="1" w:styleId="68BE1CAF27034723A961003AB4A8FC84">
    <w:name w:val="68BE1CAF27034723A961003AB4A8FC84"/>
    <w:rsid w:val="001F5C07"/>
    <w:rPr>
      <w:lang w:val="en-US" w:eastAsia="en-US"/>
    </w:rPr>
  </w:style>
  <w:style w:type="paragraph" w:customStyle="1" w:styleId="F50DC488AE44441DB743FFB1212DA7F1">
    <w:name w:val="F50DC488AE44441DB743FFB1212DA7F1"/>
    <w:rsid w:val="001F5C07"/>
    <w:rPr>
      <w:lang w:val="en-US" w:eastAsia="en-US"/>
    </w:rPr>
  </w:style>
  <w:style w:type="paragraph" w:customStyle="1" w:styleId="1EFB087B2F6D47ADA2ECD5B5CF95FBC3">
    <w:name w:val="1EFB087B2F6D47ADA2ECD5B5CF95FBC3"/>
    <w:rsid w:val="001F5C07"/>
    <w:rPr>
      <w:lang w:val="en-US" w:eastAsia="en-US"/>
    </w:rPr>
  </w:style>
  <w:style w:type="paragraph" w:customStyle="1" w:styleId="BE7A0FF4BF48463EB4D5FA1E81ED9A73">
    <w:name w:val="BE7A0FF4BF48463EB4D5FA1E81ED9A73"/>
    <w:rsid w:val="001F5C07"/>
    <w:rPr>
      <w:lang w:val="en-US" w:eastAsia="en-US"/>
    </w:rPr>
  </w:style>
  <w:style w:type="paragraph" w:customStyle="1" w:styleId="28249D6545D34C03AE49396504DFF2CD">
    <w:name w:val="28249D6545D34C03AE49396504DFF2CD"/>
    <w:rsid w:val="001F5C07"/>
    <w:rPr>
      <w:lang w:val="en-US" w:eastAsia="en-US"/>
    </w:rPr>
  </w:style>
  <w:style w:type="paragraph" w:customStyle="1" w:styleId="736AA0FB45334065A7BEAD771EC46F49">
    <w:name w:val="736AA0FB45334065A7BEAD771EC46F49"/>
    <w:rsid w:val="001F5C07"/>
    <w:rPr>
      <w:lang w:val="en-US" w:eastAsia="en-US"/>
    </w:rPr>
  </w:style>
  <w:style w:type="paragraph" w:customStyle="1" w:styleId="B1BBA2BCCF9D4E7A9FDAAB9321B01F94">
    <w:name w:val="B1BBA2BCCF9D4E7A9FDAAB9321B01F94"/>
    <w:rsid w:val="001F5C07"/>
    <w:rPr>
      <w:lang w:val="en-US" w:eastAsia="en-US"/>
    </w:rPr>
  </w:style>
  <w:style w:type="paragraph" w:customStyle="1" w:styleId="AAFD91B3AD4F4032B8661CD945EE4F79">
    <w:name w:val="AAFD91B3AD4F4032B8661CD945EE4F79"/>
    <w:rsid w:val="001F5C07"/>
    <w:rPr>
      <w:lang w:val="en-US" w:eastAsia="en-US"/>
    </w:rPr>
  </w:style>
  <w:style w:type="paragraph" w:customStyle="1" w:styleId="ACCD2AEAA0B44BC5BAD19EE32F8090DD">
    <w:name w:val="ACCD2AEAA0B44BC5BAD19EE32F8090DD"/>
    <w:rsid w:val="001F5C07"/>
    <w:rPr>
      <w:lang w:val="en-US" w:eastAsia="en-US"/>
    </w:rPr>
  </w:style>
  <w:style w:type="paragraph" w:customStyle="1" w:styleId="C16BC98C570A4B50BAD72B721D00F1E2">
    <w:name w:val="C16BC98C570A4B50BAD72B721D00F1E2"/>
    <w:rsid w:val="001F5C07"/>
    <w:rPr>
      <w:lang w:val="en-US" w:eastAsia="en-US"/>
    </w:rPr>
  </w:style>
  <w:style w:type="paragraph" w:customStyle="1" w:styleId="5501D5B035AC47CFB46B7B300D659965">
    <w:name w:val="5501D5B035AC47CFB46B7B300D659965"/>
    <w:rsid w:val="001F5C07"/>
    <w:rPr>
      <w:lang w:val="en-US" w:eastAsia="en-US"/>
    </w:rPr>
  </w:style>
  <w:style w:type="paragraph" w:customStyle="1" w:styleId="0733657E9C88444BBEE084EF5A18C1C5">
    <w:name w:val="0733657E9C88444BBEE084EF5A18C1C5"/>
    <w:rsid w:val="001F5C07"/>
    <w:rPr>
      <w:lang w:val="en-US" w:eastAsia="en-US"/>
    </w:rPr>
  </w:style>
  <w:style w:type="paragraph" w:customStyle="1" w:styleId="9803E4C5766E48A59AD4B7ED0C15184B">
    <w:name w:val="9803E4C5766E48A59AD4B7ED0C15184B"/>
    <w:rsid w:val="001F5C07"/>
    <w:rPr>
      <w:lang w:val="en-US" w:eastAsia="en-US"/>
    </w:rPr>
  </w:style>
  <w:style w:type="paragraph" w:customStyle="1" w:styleId="FE85B9E5756C4D4D8D650D2C3FE5B7B8">
    <w:name w:val="FE85B9E5756C4D4D8D650D2C3FE5B7B8"/>
    <w:rsid w:val="001F5C07"/>
    <w:rPr>
      <w:lang w:val="en-US" w:eastAsia="en-US"/>
    </w:rPr>
  </w:style>
  <w:style w:type="paragraph" w:customStyle="1" w:styleId="386B97885BA04737918FE623D7E908D4">
    <w:name w:val="386B97885BA04737918FE623D7E908D4"/>
    <w:rsid w:val="001F5C07"/>
    <w:rPr>
      <w:lang w:val="en-US" w:eastAsia="en-US"/>
    </w:rPr>
  </w:style>
  <w:style w:type="paragraph" w:customStyle="1" w:styleId="EF282DDDC4DA478689EBC50B149FEFA7">
    <w:name w:val="EF282DDDC4DA478689EBC50B149FEFA7"/>
    <w:rsid w:val="001F5C07"/>
    <w:rPr>
      <w:lang w:val="en-US" w:eastAsia="en-US"/>
    </w:rPr>
  </w:style>
  <w:style w:type="paragraph" w:customStyle="1" w:styleId="C40E247FF23D4E36984876934BD02F22">
    <w:name w:val="C40E247FF23D4E36984876934BD02F22"/>
    <w:rsid w:val="001F5C07"/>
    <w:rPr>
      <w:lang w:val="en-US" w:eastAsia="en-US"/>
    </w:rPr>
  </w:style>
  <w:style w:type="paragraph" w:customStyle="1" w:styleId="A7B0FE92488D4F0CBE093AE55DD1CF02">
    <w:name w:val="A7B0FE92488D4F0CBE093AE55DD1CF02"/>
    <w:rsid w:val="001F5C07"/>
    <w:rPr>
      <w:lang w:val="en-US" w:eastAsia="en-US"/>
    </w:rPr>
  </w:style>
  <w:style w:type="paragraph" w:customStyle="1" w:styleId="C78EFFA0BB414CC880D35BA488D5B63B">
    <w:name w:val="C78EFFA0BB414CC880D35BA488D5B63B"/>
    <w:rsid w:val="001F5C07"/>
    <w:rPr>
      <w:lang w:val="en-US" w:eastAsia="en-US"/>
    </w:rPr>
  </w:style>
  <w:style w:type="paragraph" w:customStyle="1" w:styleId="BB85D0670DC44C2CB33479E3854A37CB">
    <w:name w:val="BB85D0670DC44C2CB33479E3854A37CB"/>
    <w:rsid w:val="001F5C07"/>
    <w:rPr>
      <w:lang w:val="en-US" w:eastAsia="en-US"/>
    </w:rPr>
  </w:style>
  <w:style w:type="paragraph" w:customStyle="1" w:styleId="0E39950E78944ED1B780CB8639703006">
    <w:name w:val="0E39950E78944ED1B780CB8639703006"/>
    <w:rsid w:val="001F5C07"/>
    <w:rPr>
      <w:lang w:val="en-US" w:eastAsia="en-US"/>
    </w:rPr>
  </w:style>
  <w:style w:type="paragraph" w:customStyle="1" w:styleId="012A216B03C04440BA68B0CA2704BB5E">
    <w:name w:val="012A216B03C04440BA68B0CA2704BB5E"/>
    <w:rsid w:val="001F5C07"/>
    <w:rPr>
      <w:lang w:val="en-US" w:eastAsia="en-US"/>
    </w:rPr>
  </w:style>
  <w:style w:type="paragraph" w:customStyle="1" w:styleId="F30399982F6A4EB69AEBF8362FACB334">
    <w:name w:val="F30399982F6A4EB69AEBF8362FACB334"/>
    <w:rsid w:val="001F5C07"/>
    <w:rPr>
      <w:lang w:val="en-US" w:eastAsia="en-US"/>
    </w:rPr>
  </w:style>
  <w:style w:type="paragraph" w:customStyle="1" w:styleId="8128A0A0C747464FBF40F6C4B145E3E6">
    <w:name w:val="8128A0A0C747464FBF40F6C4B145E3E6"/>
    <w:rsid w:val="001F5C07"/>
    <w:rPr>
      <w:lang w:val="en-US" w:eastAsia="en-US"/>
    </w:rPr>
  </w:style>
  <w:style w:type="paragraph" w:customStyle="1" w:styleId="DC787F2F98F04490A3E68648FC14C0F2">
    <w:name w:val="DC787F2F98F04490A3E68648FC14C0F2"/>
    <w:rsid w:val="001F5C07"/>
    <w:rPr>
      <w:lang w:val="en-US" w:eastAsia="en-US"/>
    </w:rPr>
  </w:style>
  <w:style w:type="paragraph" w:customStyle="1" w:styleId="641C2451DC6C4E32A347CB144EE56370">
    <w:name w:val="641C2451DC6C4E32A347CB144EE56370"/>
    <w:rsid w:val="001F5C07"/>
    <w:rPr>
      <w:lang w:val="en-US" w:eastAsia="en-US"/>
    </w:rPr>
  </w:style>
  <w:style w:type="paragraph" w:customStyle="1" w:styleId="BCD0B9E8266A4DDEBE6AB198D84BB61A">
    <w:name w:val="BCD0B9E8266A4DDEBE6AB198D84BB61A"/>
    <w:rsid w:val="001F5C07"/>
    <w:rPr>
      <w:lang w:val="en-US" w:eastAsia="en-US"/>
    </w:rPr>
  </w:style>
  <w:style w:type="paragraph" w:customStyle="1" w:styleId="2DDA4CFC63024C128C4B20AFAE7D0D1A">
    <w:name w:val="2DDA4CFC63024C128C4B20AFAE7D0D1A"/>
    <w:rsid w:val="001F5C07"/>
    <w:rPr>
      <w:lang w:val="en-US" w:eastAsia="en-US"/>
    </w:rPr>
  </w:style>
  <w:style w:type="paragraph" w:customStyle="1" w:styleId="5DC092D2459F44A1BFBA049A306F3A07">
    <w:name w:val="5DC092D2459F44A1BFBA049A306F3A07"/>
    <w:rsid w:val="001F5C07"/>
    <w:rPr>
      <w:lang w:val="en-US" w:eastAsia="en-US"/>
    </w:rPr>
  </w:style>
  <w:style w:type="paragraph" w:customStyle="1" w:styleId="7BF8BC16A69C4947BEEF50781C2070F4">
    <w:name w:val="7BF8BC16A69C4947BEEF50781C2070F4"/>
    <w:rsid w:val="001F5C07"/>
    <w:rPr>
      <w:lang w:val="en-US" w:eastAsia="en-US"/>
    </w:rPr>
  </w:style>
  <w:style w:type="paragraph" w:customStyle="1" w:styleId="654934FED92546D6B8522CF9811D6D65">
    <w:name w:val="654934FED92546D6B8522CF9811D6D65"/>
    <w:rsid w:val="00F77C86"/>
    <w:rPr>
      <w:lang w:val="en-US" w:eastAsia="en-US"/>
    </w:rPr>
  </w:style>
  <w:style w:type="paragraph" w:customStyle="1" w:styleId="D1152758D9944C528AC687852CEA26F8">
    <w:name w:val="D1152758D9944C528AC687852CEA26F8"/>
    <w:rsid w:val="00F77C86"/>
    <w:rPr>
      <w:lang w:val="en-US" w:eastAsia="en-US"/>
    </w:rPr>
  </w:style>
  <w:style w:type="paragraph" w:customStyle="1" w:styleId="07B3AD5D79F34D8D9677289628071BE6">
    <w:name w:val="07B3AD5D79F34D8D9677289628071BE6"/>
    <w:rsid w:val="00F77C86"/>
    <w:rPr>
      <w:lang w:val="en-US" w:eastAsia="en-US"/>
    </w:rPr>
  </w:style>
  <w:style w:type="paragraph" w:customStyle="1" w:styleId="3E8F65F65902407A981057D53BEAF052">
    <w:name w:val="3E8F65F65902407A981057D53BEAF052"/>
    <w:rsid w:val="00F77C86"/>
    <w:rPr>
      <w:lang w:val="en-US" w:eastAsia="en-US"/>
    </w:rPr>
  </w:style>
  <w:style w:type="paragraph" w:customStyle="1" w:styleId="6DD8DF139FF04067BD613849EA1C7C6F">
    <w:name w:val="6DD8DF139FF04067BD613849EA1C7C6F"/>
    <w:rsid w:val="00F77C86"/>
    <w:rPr>
      <w:lang w:val="en-US" w:eastAsia="en-US"/>
    </w:rPr>
  </w:style>
  <w:style w:type="paragraph" w:customStyle="1" w:styleId="04D204D9EC8542CDB116DB9F11E8BCF8">
    <w:name w:val="04D204D9EC8542CDB116DB9F11E8BCF8"/>
    <w:rsid w:val="00F77C86"/>
    <w:rPr>
      <w:lang w:val="en-US" w:eastAsia="en-US"/>
    </w:rPr>
  </w:style>
  <w:style w:type="paragraph" w:customStyle="1" w:styleId="A5A476598BC94008812D1033DACBC135">
    <w:name w:val="A5A476598BC94008812D1033DACBC135"/>
    <w:rsid w:val="00F77C86"/>
    <w:rPr>
      <w:lang w:val="en-US" w:eastAsia="en-US"/>
    </w:rPr>
  </w:style>
  <w:style w:type="paragraph" w:customStyle="1" w:styleId="22C5634ED8D9493EBD002D4050D80ABD">
    <w:name w:val="22C5634ED8D9493EBD002D4050D80ABD"/>
    <w:rsid w:val="00F77C86"/>
    <w:rPr>
      <w:lang w:val="en-US" w:eastAsia="en-US"/>
    </w:rPr>
  </w:style>
  <w:style w:type="paragraph" w:customStyle="1" w:styleId="4531B8B93F8A40BDB6E29C2B9F877653">
    <w:name w:val="4531B8B93F8A40BDB6E29C2B9F877653"/>
    <w:rsid w:val="00F77C86"/>
    <w:rPr>
      <w:lang w:val="en-US" w:eastAsia="en-US"/>
    </w:rPr>
  </w:style>
  <w:style w:type="paragraph" w:customStyle="1" w:styleId="49F67620CCB54F7C95A3BD7F7BB07562">
    <w:name w:val="49F67620CCB54F7C95A3BD7F7BB07562"/>
    <w:rsid w:val="00F77C86"/>
    <w:rPr>
      <w:lang w:val="en-US" w:eastAsia="en-US"/>
    </w:rPr>
  </w:style>
  <w:style w:type="paragraph" w:customStyle="1" w:styleId="CE8BA11D9A9B47B9BE1A01644279AD46">
    <w:name w:val="CE8BA11D9A9B47B9BE1A01644279AD46"/>
    <w:rsid w:val="00F77C86"/>
    <w:rPr>
      <w:lang w:val="en-US" w:eastAsia="en-US"/>
    </w:rPr>
  </w:style>
  <w:style w:type="paragraph" w:customStyle="1" w:styleId="E80EC48C56A7410F9F3A7C0A84220C5F">
    <w:name w:val="E80EC48C56A7410F9F3A7C0A84220C5F"/>
    <w:rsid w:val="00F77C86"/>
    <w:rPr>
      <w:lang w:val="en-US" w:eastAsia="en-US"/>
    </w:rPr>
  </w:style>
  <w:style w:type="paragraph" w:customStyle="1" w:styleId="44CDB55AADE4485CAF58C6B9704420E7">
    <w:name w:val="44CDB55AADE4485CAF58C6B9704420E7"/>
    <w:rsid w:val="00F77C86"/>
    <w:rPr>
      <w:lang w:val="en-US" w:eastAsia="en-US"/>
    </w:rPr>
  </w:style>
  <w:style w:type="paragraph" w:customStyle="1" w:styleId="73DF7C3ADFEE476692B20DEA7DDDCD98">
    <w:name w:val="73DF7C3ADFEE476692B20DEA7DDDCD98"/>
    <w:rsid w:val="00F77C86"/>
    <w:rPr>
      <w:lang w:val="en-US" w:eastAsia="en-US"/>
    </w:rPr>
  </w:style>
  <w:style w:type="paragraph" w:customStyle="1" w:styleId="6046C83ADCF34E26B8FA89BF72ABDAC9">
    <w:name w:val="6046C83ADCF34E26B8FA89BF72ABDAC9"/>
    <w:rsid w:val="00F77C86"/>
    <w:rPr>
      <w:lang w:val="en-US" w:eastAsia="en-US"/>
    </w:rPr>
  </w:style>
  <w:style w:type="paragraph" w:customStyle="1" w:styleId="BF9D7083E2C742DC959B8FAA1B28BFA9">
    <w:name w:val="BF9D7083E2C742DC959B8FAA1B28BFA9"/>
    <w:rsid w:val="00F77C86"/>
    <w:rPr>
      <w:lang w:val="en-US" w:eastAsia="en-US"/>
    </w:rPr>
  </w:style>
  <w:style w:type="paragraph" w:customStyle="1" w:styleId="D67EE1A8B28F4C17B608CD845D0307A7">
    <w:name w:val="D67EE1A8B28F4C17B608CD845D0307A7"/>
    <w:rsid w:val="00F77C86"/>
    <w:rPr>
      <w:lang w:val="en-US" w:eastAsia="en-US"/>
    </w:rPr>
  </w:style>
  <w:style w:type="paragraph" w:customStyle="1" w:styleId="C77BF30ACED44B0B9CA6151CE4A16BFD">
    <w:name w:val="C77BF30ACED44B0B9CA6151CE4A16BFD"/>
    <w:rsid w:val="00F77C86"/>
    <w:rPr>
      <w:lang w:val="en-US" w:eastAsia="en-US"/>
    </w:rPr>
  </w:style>
  <w:style w:type="paragraph" w:customStyle="1" w:styleId="83A27767FA6D4AB09FD9CDADB90C6796">
    <w:name w:val="83A27767FA6D4AB09FD9CDADB90C6796"/>
    <w:rsid w:val="00F77C86"/>
    <w:rPr>
      <w:lang w:val="en-US" w:eastAsia="en-US"/>
    </w:rPr>
  </w:style>
  <w:style w:type="paragraph" w:customStyle="1" w:styleId="B75BA612D0754622B1A7737274A60918">
    <w:name w:val="B75BA612D0754622B1A7737274A60918"/>
    <w:rsid w:val="00F77C86"/>
    <w:rPr>
      <w:lang w:val="en-US" w:eastAsia="en-US"/>
    </w:rPr>
  </w:style>
  <w:style w:type="paragraph" w:customStyle="1" w:styleId="76CB6755487C473897E4BCDC4794D22E">
    <w:name w:val="76CB6755487C473897E4BCDC4794D22E"/>
    <w:rsid w:val="00F77C86"/>
    <w:rPr>
      <w:lang w:val="en-US" w:eastAsia="en-US"/>
    </w:rPr>
  </w:style>
  <w:style w:type="paragraph" w:customStyle="1" w:styleId="B618B514BDD54B36988B3E468AA8E36C">
    <w:name w:val="B618B514BDD54B36988B3E468AA8E36C"/>
    <w:rsid w:val="00F77C86"/>
    <w:rPr>
      <w:lang w:val="en-US" w:eastAsia="en-US"/>
    </w:rPr>
  </w:style>
  <w:style w:type="paragraph" w:customStyle="1" w:styleId="607BB64EAA3449EE874AB58A6E44FD04">
    <w:name w:val="607BB64EAA3449EE874AB58A6E44FD04"/>
    <w:rsid w:val="00F77C86"/>
    <w:rPr>
      <w:lang w:val="en-US" w:eastAsia="en-US"/>
    </w:rPr>
  </w:style>
  <w:style w:type="paragraph" w:customStyle="1" w:styleId="FD504D1066154E75B38410DF45A5D225">
    <w:name w:val="FD504D1066154E75B38410DF45A5D225"/>
    <w:rsid w:val="00F77C86"/>
    <w:rPr>
      <w:lang w:val="en-US" w:eastAsia="en-US"/>
    </w:rPr>
  </w:style>
  <w:style w:type="paragraph" w:customStyle="1" w:styleId="E2879E2BE22E4CD78162F1A8DCE4E076">
    <w:name w:val="E2879E2BE22E4CD78162F1A8DCE4E076"/>
    <w:rsid w:val="00F77C86"/>
    <w:rPr>
      <w:lang w:val="en-US" w:eastAsia="en-US"/>
    </w:rPr>
  </w:style>
  <w:style w:type="paragraph" w:customStyle="1" w:styleId="0F3DB87476924414A308DDE2DD087926">
    <w:name w:val="0F3DB87476924414A308DDE2DD087926"/>
    <w:rsid w:val="00F77C86"/>
    <w:rPr>
      <w:lang w:val="en-US" w:eastAsia="en-US"/>
    </w:rPr>
  </w:style>
  <w:style w:type="paragraph" w:customStyle="1" w:styleId="29442630C23B4172A82CCDB7CED25C70">
    <w:name w:val="29442630C23B4172A82CCDB7CED25C70"/>
    <w:rsid w:val="00F77C86"/>
    <w:rPr>
      <w:lang w:val="en-US" w:eastAsia="en-US"/>
    </w:rPr>
  </w:style>
  <w:style w:type="paragraph" w:customStyle="1" w:styleId="D39544DDF09945B19B63417A1ED95E53">
    <w:name w:val="D39544DDF09945B19B63417A1ED95E53"/>
    <w:rsid w:val="00F77C86"/>
    <w:rPr>
      <w:lang w:val="en-US" w:eastAsia="en-US"/>
    </w:rPr>
  </w:style>
  <w:style w:type="paragraph" w:customStyle="1" w:styleId="C4BD7407C6744CE9837D2404D6FA4067">
    <w:name w:val="C4BD7407C6744CE9837D2404D6FA4067"/>
    <w:rsid w:val="00F77C86"/>
    <w:rPr>
      <w:lang w:val="en-US" w:eastAsia="en-US"/>
    </w:rPr>
  </w:style>
  <w:style w:type="paragraph" w:customStyle="1" w:styleId="2EB1FF439D0B47429D52DF7F14A44AC2">
    <w:name w:val="2EB1FF439D0B47429D52DF7F14A44AC2"/>
    <w:rsid w:val="00F77C86"/>
    <w:rPr>
      <w:lang w:val="en-US" w:eastAsia="en-US"/>
    </w:rPr>
  </w:style>
  <w:style w:type="paragraph" w:customStyle="1" w:styleId="96870937F3614512A85B7B8BAF7B4185">
    <w:name w:val="96870937F3614512A85B7B8BAF7B4185"/>
    <w:rsid w:val="00F77C86"/>
    <w:rPr>
      <w:lang w:val="en-US" w:eastAsia="en-US"/>
    </w:rPr>
  </w:style>
  <w:style w:type="paragraph" w:customStyle="1" w:styleId="7C356CB945BC4AA88229493E719B3C4E">
    <w:name w:val="7C356CB945BC4AA88229493E719B3C4E"/>
    <w:rsid w:val="00F77C86"/>
    <w:rPr>
      <w:lang w:val="en-US" w:eastAsia="en-US"/>
    </w:rPr>
  </w:style>
  <w:style w:type="paragraph" w:customStyle="1" w:styleId="3ADFE6CDA740487B8B8EFAA6FF4D994D">
    <w:name w:val="3ADFE6CDA740487B8B8EFAA6FF4D994D"/>
    <w:rsid w:val="00F77C86"/>
    <w:rPr>
      <w:lang w:val="en-US" w:eastAsia="en-US"/>
    </w:rPr>
  </w:style>
  <w:style w:type="paragraph" w:customStyle="1" w:styleId="B45DF7C8CBE44038BF10CD475065CE00">
    <w:name w:val="B45DF7C8CBE44038BF10CD475065CE00"/>
    <w:rsid w:val="00F77C86"/>
    <w:rPr>
      <w:lang w:val="en-US" w:eastAsia="en-US"/>
    </w:rPr>
  </w:style>
  <w:style w:type="paragraph" w:customStyle="1" w:styleId="CD2EDCA51D1943E18F86CF546C12E531">
    <w:name w:val="CD2EDCA51D1943E18F86CF546C12E531"/>
    <w:rsid w:val="00F77C86"/>
    <w:rPr>
      <w:lang w:val="en-US" w:eastAsia="en-US"/>
    </w:rPr>
  </w:style>
  <w:style w:type="paragraph" w:customStyle="1" w:styleId="C9E6B84FF4C74095A0BFDDB9597B9D08">
    <w:name w:val="C9E6B84FF4C74095A0BFDDB9597B9D08"/>
    <w:rsid w:val="00F77C86"/>
    <w:rPr>
      <w:lang w:val="en-US" w:eastAsia="en-US"/>
    </w:rPr>
  </w:style>
  <w:style w:type="paragraph" w:customStyle="1" w:styleId="E00FE0E4A36A45EDB2CCFE433585832F">
    <w:name w:val="E00FE0E4A36A45EDB2CCFE433585832F"/>
    <w:rsid w:val="00F77C86"/>
    <w:rPr>
      <w:lang w:val="en-US" w:eastAsia="en-US"/>
    </w:rPr>
  </w:style>
  <w:style w:type="paragraph" w:customStyle="1" w:styleId="64B1DBCACE5C440AAAB33C8272669A67">
    <w:name w:val="64B1DBCACE5C440AAAB33C8272669A67"/>
    <w:rsid w:val="00F77C86"/>
    <w:rPr>
      <w:lang w:val="en-US" w:eastAsia="en-US"/>
    </w:rPr>
  </w:style>
  <w:style w:type="paragraph" w:customStyle="1" w:styleId="81BD5C5226B542188025B31402F6217A">
    <w:name w:val="81BD5C5226B542188025B31402F6217A"/>
    <w:rsid w:val="00F77C86"/>
    <w:rPr>
      <w:lang w:val="en-US" w:eastAsia="en-US"/>
    </w:rPr>
  </w:style>
  <w:style w:type="paragraph" w:customStyle="1" w:styleId="CD0C36D16B0448FB8A9488CA470BB400">
    <w:name w:val="CD0C36D16B0448FB8A9488CA470BB400"/>
    <w:rsid w:val="00F77C86"/>
    <w:rPr>
      <w:lang w:val="en-US" w:eastAsia="en-US"/>
    </w:rPr>
  </w:style>
  <w:style w:type="paragraph" w:customStyle="1" w:styleId="ADDEB8F9B9F34AB2BD40A0129BD90510">
    <w:name w:val="ADDEB8F9B9F34AB2BD40A0129BD90510"/>
    <w:rsid w:val="00F77C86"/>
    <w:rPr>
      <w:lang w:val="en-US" w:eastAsia="en-US"/>
    </w:rPr>
  </w:style>
  <w:style w:type="paragraph" w:customStyle="1" w:styleId="EE3C5F00F93A4AF096EE6CF56DEAF9C0">
    <w:name w:val="EE3C5F00F93A4AF096EE6CF56DEAF9C0"/>
    <w:rsid w:val="00F77C86"/>
    <w:rPr>
      <w:lang w:val="en-US" w:eastAsia="en-US"/>
    </w:rPr>
  </w:style>
  <w:style w:type="paragraph" w:customStyle="1" w:styleId="A0E0AFFDBF6B421FBAA507956AEA0A57">
    <w:name w:val="A0E0AFFDBF6B421FBAA507956AEA0A57"/>
    <w:rsid w:val="00F77C86"/>
    <w:rPr>
      <w:lang w:val="en-US" w:eastAsia="en-US"/>
    </w:rPr>
  </w:style>
  <w:style w:type="paragraph" w:customStyle="1" w:styleId="0E0A4F427FE34365B8DD8B40A6E7E991">
    <w:name w:val="0E0A4F427FE34365B8DD8B40A6E7E991"/>
    <w:rsid w:val="00F77C86"/>
    <w:rPr>
      <w:lang w:val="en-US" w:eastAsia="en-US"/>
    </w:rPr>
  </w:style>
  <w:style w:type="paragraph" w:customStyle="1" w:styleId="6AE3C653AAD04581BDA95F9991330EE3">
    <w:name w:val="6AE3C653AAD04581BDA95F9991330EE3"/>
    <w:rsid w:val="00F77C86"/>
    <w:rPr>
      <w:lang w:val="en-US" w:eastAsia="en-US"/>
    </w:rPr>
  </w:style>
  <w:style w:type="paragraph" w:customStyle="1" w:styleId="EB8FA5AD3B334407B007A8A2B069FF21">
    <w:name w:val="EB8FA5AD3B334407B007A8A2B069FF21"/>
    <w:rsid w:val="00F77C86"/>
    <w:rPr>
      <w:lang w:val="en-US" w:eastAsia="en-US"/>
    </w:rPr>
  </w:style>
  <w:style w:type="paragraph" w:customStyle="1" w:styleId="F0BEED17C0D34BD9A2B19C04C5B2BB8C">
    <w:name w:val="F0BEED17C0D34BD9A2B19C04C5B2BB8C"/>
    <w:rsid w:val="00F77C86"/>
    <w:rPr>
      <w:lang w:val="en-US" w:eastAsia="en-US"/>
    </w:rPr>
  </w:style>
  <w:style w:type="paragraph" w:customStyle="1" w:styleId="E3F06F90268F401B87CEEC56CB7ED458">
    <w:name w:val="E3F06F90268F401B87CEEC56CB7ED458"/>
    <w:rsid w:val="00F77C86"/>
    <w:rPr>
      <w:lang w:val="en-US" w:eastAsia="en-US"/>
    </w:rPr>
  </w:style>
  <w:style w:type="paragraph" w:customStyle="1" w:styleId="479A151E55C1477C9DDB1821F8053510">
    <w:name w:val="479A151E55C1477C9DDB1821F8053510"/>
    <w:rsid w:val="00F77C86"/>
    <w:rPr>
      <w:lang w:val="en-US" w:eastAsia="en-US"/>
    </w:rPr>
  </w:style>
  <w:style w:type="paragraph" w:customStyle="1" w:styleId="4B8E33511AD84ECDA560275FDF5B0207">
    <w:name w:val="4B8E33511AD84ECDA560275FDF5B0207"/>
    <w:rsid w:val="00F77C86"/>
    <w:rPr>
      <w:lang w:val="en-US" w:eastAsia="en-US"/>
    </w:rPr>
  </w:style>
  <w:style w:type="paragraph" w:customStyle="1" w:styleId="85418FA7EE4F42C1BBFC54C3FC405F54">
    <w:name w:val="85418FA7EE4F42C1BBFC54C3FC405F54"/>
    <w:rsid w:val="00F77C86"/>
    <w:rPr>
      <w:lang w:val="en-US" w:eastAsia="en-US"/>
    </w:rPr>
  </w:style>
  <w:style w:type="paragraph" w:customStyle="1" w:styleId="690952B07AB741518BA708B8E76286E9">
    <w:name w:val="690952B07AB741518BA708B8E76286E9"/>
    <w:rsid w:val="00F77C86"/>
    <w:rPr>
      <w:lang w:val="en-US" w:eastAsia="en-US"/>
    </w:rPr>
  </w:style>
  <w:style w:type="paragraph" w:customStyle="1" w:styleId="2844DDF5886B49748663B895B180F6F3">
    <w:name w:val="2844DDF5886B49748663B895B180F6F3"/>
    <w:rsid w:val="00F77C86"/>
    <w:rPr>
      <w:lang w:val="en-US" w:eastAsia="en-US"/>
    </w:rPr>
  </w:style>
  <w:style w:type="paragraph" w:customStyle="1" w:styleId="3AA391FE944F45239048AC4E097419AD">
    <w:name w:val="3AA391FE944F45239048AC4E097419AD"/>
    <w:rsid w:val="00F77C86"/>
    <w:rPr>
      <w:lang w:val="en-US" w:eastAsia="en-US"/>
    </w:rPr>
  </w:style>
  <w:style w:type="paragraph" w:customStyle="1" w:styleId="296D3DFE4FE944CEB2673FB012EC639B">
    <w:name w:val="296D3DFE4FE944CEB2673FB012EC639B"/>
    <w:rsid w:val="00F77C86"/>
    <w:rPr>
      <w:lang w:val="en-US" w:eastAsia="en-US"/>
    </w:rPr>
  </w:style>
  <w:style w:type="paragraph" w:customStyle="1" w:styleId="6A31CC1624434C22ADF6F5BD6654668E">
    <w:name w:val="6A31CC1624434C22ADF6F5BD6654668E"/>
    <w:rsid w:val="00F77C86"/>
    <w:rPr>
      <w:lang w:val="en-US" w:eastAsia="en-US"/>
    </w:rPr>
  </w:style>
  <w:style w:type="paragraph" w:customStyle="1" w:styleId="2A70070E7D4240E084450578111A82BC">
    <w:name w:val="2A70070E7D4240E084450578111A82BC"/>
    <w:rsid w:val="00F77C86"/>
    <w:rPr>
      <w:lang w:val="en-US" w:eastAsia="en-US"/>
    </w:rPr>
  </w:style>
  <w:style w:type="paragraph" w:customStyle="1" w:styleId="189B54A1C00642CEA42B3B9E753E92CC">
    <w:name w:val="189B54A1C00642CEA42B3B9E753E92CC"/>
    <w:rsid w:val="00F77C86"/>
    <w:rPr>
      <w:lang w:val="en-US" w:eastAsia="en-US"/>
    </w:rPr>
  </w:style>
  <w:style w:type="paragraph" w:customStyle="1" w:styleId="62E0CCB89FA74570AD7B44CDF2DCFA41">
    <w:name w:val="62E0CCB89FA74570AD7B44CDF2DCFA41"/>
    <w:rsid w:val="00F77C86"/>
    <w:rPr>
      <w:lang w:val="en-US" w:eastAsia="en-US"/>
    </w:rPr>
  </w:style>
  <w:style w:type="paragraph" w:customStyle="1" w:styleId="54C431549D7045E295827E5CF976578C">
    <w:name w:val="54C431549D7045E295827E5CF976578C"/>
    <w:rsid w:val="00F77C86"/>
    <w:rPr>
      <w:lang w:val="en-US" w:eastAsia="en-US"/>
    </w:rPr>
  </w:style>
  <w:style w:type="paragraph" w:customStyle="1" w:styleId="C42429B107874D8594A881654B5EEC02">
    <w:name w:val="C42429B107874D8594A881654B5EEC02"/>
    <w:rsid w:val="00F77C86"/>
    <w:rPr>
      <w:lang w:val="en-US" w:eastAsia="en-US"/>
    </w:rPr>
  </w:style>
  <w:style w:type="paragraph" w:customStyle="1" w:styleId="F74EE6597F67467C9FFB7663F54EC6D4">
    <w:name w:val="F74EE6597F67467C9FFB7663F54EC6D4"/>
    <w:rsid w:val="00F77C86"/>
    <w:rPr>
      <w:lang w:val="en-US" w:eastAsia="en-US"/>
    </w:rPr>
  </w:style>
  <w:style w:type="paragraph" w:customStyle="1" w:styleId="DA6EA115C9DF42A4915C349BA174EED8">
    <w:name w:val="DA6EA115C9DF42A4915C349BA174EED8"/>
    <w:rsid w:val="00345E64"/>
    <w:rPr>
      <w:lang w:val="en-US" w:eastAsia="en-US"/>
    </w:rPr>
  </w:style>
  <w:style w:type="paragraph" w:customStyle="1" w:styleId="7BFA777F6F2C46A3B4BD302F36DDD7C2">
    <w:name w:val="7BFA777F6F2C46A3B4BD302F36DDD7C2"/>
    <w:rsid w:val="00345E64"/>
    <w:rPr>
      <w:lang w:val="en-US" w:eastAsia="en-US"/>
    </w:rPr>
  </w:style>
  <w:style w:type="paragraph" w:customStyle="1" w:styleId="9524E7342C2C43CABDD05A26599F7F45">
    <w:name w:val="9524E7342C2C43CABDD05A26599F7F45"/>
    <w:rsid w:val="00345E64"/>
    <w:rPr>
      <w:lang w:val="en-US" w:eastAsia="en-US"/>
    </w:rPr>
  </w:style>
  <w:style w:type="paragraph" w:customStyle="1" w:styleId="994F48958CA3470093816CD2DF40FE7E">
    <w:name w:val="994F48958CA3470093816CD2DF40FE7E"/>
    <w:rsid w:val="00345E64"/>
    <w:rPr>
      <w:lang w:val="en-US" w:eastAsia="en-US"/>
    </w:rPr>
  </w:style>
  <w:style w:type="paragraph" w:customStyle="1" w:styleId="FB9D0697D47741BEB6B948484F919169">
    <w:name w:val="FB9D0697D47741BEB6B948484F919169"/>
    <w:rsid w:val="00345E64"/>
    <w:rPr>
      <w:lang w:val="en-US" w:eastAsia="en-US"/>
    </w:rPr>
  </w:style>
  <w:style w:type="paragraph" w:customStyle="1" w:styleId="6D84658F9C0E4A7AAED1AF81A00EC01A">
    <w:name w:val="6D84658F9C0E4A7AAED1AF81A00EC01A"/>
    <w:rsid w:val="00345E64"/>
    <w:rPr>
      <w:lang w:val="en-US" w:eastAsia="en-US"/>
    </w:rPr>
  </w:style>
  <w:style w:type="paragraph" w:customStyle="1" w:styleId="814EB127E14E46E6AF581FB5F2C068B3">
    <w:name w:val="814EB127E14E46E6AF581FB5F2C068B3"/>
    <w:rsid w:val="00345E64"/>
    <w:rPr>
      <w:lang w:val="en-US" w:eastAsia="en-US"/>
    </w:rPr>
  </w:style>
  <w:style w:type="paragraph" w:customStyle="1" w:styleId="D95378D49C864D2E98016FFCAABCEB0A">
    <w:name w:val="D95378D49C864D2E98016FFCAABCEB0A"/>
    <w:rsid w:val="00345E64"/>
    <w:rPr>
      <w:lang w:val="en-US" w:eastAsia="en-US"/>
    </w:rPr>
  </w:style>
  <w:style w:type="paragraph" w:customStyle="1" w:styleId="FB508FC430604708AA494FDBC24B5E45">
    <w:name w:val="FB508FC430604708AA494FDBC24B5E45"/>
    <w:rsid w:val="00345E64"/>
    <w:rPr>
      <w:lang w:val="en-US" w:eastAsia="en-US"/>
    </w:rPr>
  </w:style>
  <w:style w:type="paragraph" w:customStyle="1" w:styleId="CBA10F43C4254D47AC15686AD3376221">
    <w:name w:val="CBA10F43C4254D47AC15686AD3376221"/>
    <w:rsid w:val="00345E64"/>
    <w:rPr>
      <w:lang w:val="en-US" w:eastAsia="en-US"/>
    </w:rPr>
  </w:style>
  <w:style w:type="paragraph" w:customStyle="1" w:styleId="0C6CABB4CDB041619B618AD9B1614079">
    <w:name w:val="0C6CABB4CDB041619B618AD9B1614079"/>
    <w:rsid w:val="00345E64"/>
    <w:rPr>
      <w:lang w:val="en-US" w:eastAsia="en-US"/>
    </w:rPr>
  </w:style>
  <w:style w:type="paragraph" w:customStyle="1" w:styleId="7D12A01C01A44ABDBC31663BC13D4D4D">
    <w:name w:val="7D12A01C01A44ABDBC31663BC13D4D4D"/>
    <w:rsid w:val="00345E64"/>
    <w:rPr>
      <w:lang w:val="en-US" w:eastAsia="en-US"/>
    </w:rPr>
  </w:style>
  <w:style w:type="paragraph" w:customStyle="1" w:styleId="A8953B9B664F4EC4B6BFAE8C7302F648">
    <w:name w:val="A8953B9B664F4EC4B6BFAE8C7302F648"/>
    <w:rsid w:val="00345E64"/>
    <w:rPr>
      <w:lang w:val="en-US" w:eastAsia="en-US"/>
    </w:rPr>
  </w:style>
  <w:style w:type="paragraph" w:customStyle="1" w:styleId="FBDF65351AEA46E2A1A3D309A7F4F223">
    <w:name w:val="FBDF65351AEA46E2A1A3D309A7F4F223"/>
    <w:rsid w:val="00345E64"/>
    <w:rPr>
      <w:lang w:val="en-US" w:eastAsia="en-US"/>
    </w:rPr>
  </w:style>
  <w:style w:type="paragraph" w:customStyle="1" w:styleId="67EE7C61DEB64A25AA5BCE723DEC51DA">
    <w:name w:val="67EE7C61DEB64A25AA5BCE723DEC51DA"/>
    <w:rsid w:val="00345E64"/>
    <w:rPr>
      <w:lang w:val="en-US" w:eastAsia="en-US"/>
    </w:rPr>
  </w:style>
  <w:style w:type="paragraph" w:customStyle="1" w:styleId="4A6690D6202348C1B1893C964873CF1E">
    <w:name w:val="4A6690D6202348C1B1893C964873CF1E"/>
    <w:rsid w:val="00345E64"/>
    <w:rPr>
      <w:lang w:val="en-US" w:eastAsia="en-US"/>
    </w:rPr>
  </w:style>
  <w:style w:type="paragraph" w:customStyle="1" w:styleId="8ED71568C4FD44C9B1C8DC842E25F757">
    <w:name w:val="8ED71568C4FD44C9B1C8DC842E25F757"/>
    <w:rsid w:val="00345E64"/>
    <w:rPr>
      <w:lang w:val="en-US" w:eastAsia="en-US"/>
    </w:rPr>
  </w:style>
  <w:style w:type="paragraph" w:customStyle="1" w:styleId="A38580054D8F42BA828DF5D01E05D67B">
    <w:name w:val="A38580054D8F42BA828DF5D01E05D67B"/>
    <w:rsid w:val="00345E64"/>
    <w:rPr>
      <w:lang w:val="en-US" w:eastAsia="en-US"/>
    </w:rPr>
  </w:style>
  <w:style w:type="paragraph" w:customStyle="1" w:styleId="A1A2FEEEFAAB4A779ADD5C416905294B">
    <w:name w:val="A1A2FEEEFAAB4A779ADD5C416905294B"/>
    <w:rsid w:val="00345E64"/>
    <w:rPr>
      <w:lang w:val="en-US" w:eastAsia="en-US"/>
    </w:rPr>
  </w:style>
  <w:style w:type="paragraph" w:customStyle="1" w:styleId="F613050B2A8140CEA3AC20B419C4C713">
    <w:name w:val="F613050B2A8140CEA3AC20B419C4C713"/>
    <w:rsid w:val="00345E64"/>
    <w:rPr>
      <w:lang w:val="en-US" w:eastAsia="en-US"/>
    </w:rPr>
  </w:style>
  <w:style w:type="paragraph" w:customStyle="1" w:styleId="3201E9BFE04E46ADBE34C9967595AEC7">
    <w:name w:val="3201E9BFE04E46ADBE34C9967595AEC7"/>
    <w:rsid w:val="00345E64"/>
    <w:rPr>
      <w:lang w:val="en-US" w:eastAsia="en-US"/>
    </w:rPr>
  </w:style>
  <w:style w:type="paragraph" w:customStyle="1" w:styleId="F95EAEE4BE3944D3A2A7934A45FC136D">
    <w:name w:val="F95EAEE4BE3944D3A2A7934A45FC136D"/>
    <w:rsid w:val="00345E64"/>
    <w:rPr>
      <w:lang w:val="en-US" w:eastAsia="en-US"/>
    </w:rPr>
  </w:style>
  <w:style w:type="paragraph" w:customStyle="1" w:styleId="90CF265C08EE4C1D932169326FB7F7F1">
    <w:name w:val="90CF265C08EE4C1D932169326FB7F7F1"/>
    <w:rsid w:val="00345E64"/>
    <w:rPr>
      <w:lang w:val="en-US" w:eastAsia="en-US"/>
    </w:rPr>
  </w:style>
  <w:style w:type="paragraph" w:customStyle="1" w:styleId="13B1FF809ABA446C846D4C03E3B4F0E9">
    <w:name w:val="13B1FF809ABA446C846D4C03E3B4F0E9"/>
    <w:rsid w:val="00345E64"/>
    <w:rPr>
      <w:lang w:val="en-US" w:eastAsia="en-US"/>
    </w:rPr>
  </w:style>
  <w:style w:type="paragraph" w:customStyle="1" w:styleId="EA262E186F8648D886D9D78E517FFB58">
    <w:name w:val="EA262E186F8648D886D9D78E517FFB58"/>
    <w:rsid w:val="00345E64"/>
    <w:rPr>
      <w:lang w:val="en-US" w:eastAsia="en-US"/>
    </w:rPr>
  </w:style>
  <w:style w:type="paragraph" w:customStyle="1" w:styleId="9195DD8ED49B4774B44F0D9CBB32B143">
    <w:name w:val="9195DD8ED49B4774B44F0D9CBB32B143"/>
    <w:rsid w:val="00345E64"/>
    <w:rPr>
      <w:lang w:val="en-US" w:eastAsia="en-US"/>
    </w:rPr>
  </w:style>
  <w:style w:type="paragraph" w:customStyle="1" w:styleId="D92ED50E0AA4475386C7D5BDDED2E74D">
    <w:name w:val="D92ED50E0AA4475386C7D5BDDED2E74D"/>
    <w:rsid w:val="00345E64"/>
    <w:rPr>
      <w:lang w:val="en-US" w:eastAsia="en-US"/>
    </w:rPr>
  </w:style>
  <w:style w:type="paragraph" w:customStyle="1" w:styleId="366086A1A9AF471B8A792ACA98F28945">
    <w:name w:val="366086A1A9AF471B8A792ACA98F28945"/>
    <w:rsid w:val="00345E64"/>
    <w:rPr>
      <w:lang w:val="en-US" w:eastAsia="en-US"/>
    </w:rPr>
  </w:style>
  <w:style w:type="paragraph" w:customStyle="1" w:styleId="C8113A3A41ED4494B32015EED9CAE8B8">
    <w:name w:val="C8113A3A41ED4494B32015EED9CAE8B8"/>
    <w:rsid w:val="00345E64"/>
    <w:rPr>
      <w:lang w:val="en-US" w:eastAsia="en-US"/>
    </w:rPr>
  </w:style>
  <w:style w:type="paragraph" w:customStyle="1" w:styleId="6C8CD53D2643480BB1C4E82B1D523CDB">
    <w:name w:val="6C8CD53D2643480BB1C4E82B1D523CDB"/>
    <w:rsid w:val="00345E64"/>
    <w:rPr>
      <w:lang w:val="en-US" w:eastAsia="en-US"/>
    </w:rPr>
  </w:style>
  <w:style w:type="paragraph" w:customStyle="1" w:styleId="1716FF0A1B3945DF9238B251B00637D1">
    <w:name w:val="1716FF0A1B3945DF9238B251B00637D1"/>
    <w:rsid w:val="00345E64"/>
    <w:rPr>
      <w:lang w:val="en-US" w:eastAsia="en-US"/>
    </w:rPr>
  </w:style>
  <w:style w:type="paragraph" w:customStyle="1" w:styleId="3ECEE4D340A0456E8A7092880DDCD408">
    <w:name w:val="3ECEE4D340A0456E8A7092880DDCD408"/>
    <w:rsid w:val="00345E64"/>
    <w:rPr>
      <w:lang w:val="en-US" w:eastAsia="en-US"/>
    </w:rPr>
  </w:style>
  <w:style w:type="paragraph" w:customStyle="1" w:styleId="806D0B0BEA0840B5AE1078571B607EFF">
    <w:name w:val="806D0B0BEA0840B5AE1078571B607EFF"/>
    <w:rsid w:val="00345E64"/>
    <w:rPr>
      <w:lang w:val="en-US" w:eastAsia="en-US"/>
    </w:rPr>
  </w:style>
  <w:style w:type="paragraph" w:customStyle="1" w:styleId="0AB3ACE883B44655976B2F471B9722C0">
    <w:name w:val="0AB3ACE883B44655976B2F471B9722C0"/>
    <w:rsid w:val="00345E64"/>
    <w:rPr>
      <w:lang w:val="en-US" w:eastAsia="en-US"/>
    </w:rPr>
  </w:style>
  <w:style w:type="paragraph" w:customStyle="1" w:styleId="A4C45C0976134A82B61094EFCB86D063">
    <w:name w:val="A4C45C0976134A82B61094EFCB86D063"/>
    <w:rsid w:val="00345E64"/>
    <w:rPr>
      <w:lang w:val="en-US" w:eastAsia="en-US"/>
    </w:rPr>
  </w:style>
  <w:style w:type="paragraph" w:customStyle="1" w:styleId="F2CCDDF811CD4AFDB03D957CE2749A4F">
    <w:name w:val="F2CCDDF811CD4AFDB03D957CE2749A4F"/>
    <w:rsid w:val="00345E64"/>
    <w:rPr>
      <w:lang w:val="en-US" w:eastAsia="en-US"/>
    </w:rPr>
  </w:style>
  <w:style w:type="paragraph" w:customStyle="1" w:styleId="5E5A8DD84F594A26A65086EBEC9F9E0E">
    <w:name w:val="5E5A8DD84F594A26A65086EBEC9F9E0E"/>
    <w:rsid w:val="00345E64"/>
    <w:rPr>
      <w:lang w:val="en-US" w:eastAsia="en-US"/>
    </w:rPr>
  </w:style>
  <w:style w:type="paragraph" w:customStyle="1" w:styleId="05DD832A7A1B495196C14A3AC639168B">
    <w:name w:val="05DD832A7A1B495196C14A3AC639168B"/>
    <w:rsid w:val="00345E64"/>
    <w:rPr>
      <w:lang w:val="en-US" w:eastAsia="en-US"/>
    </w:rPr>
  </w:style>
  <w:style w:type="paragraph" w:customStyle="1" w:styleId="17821EC3A4C943A9A22E11099E6C3E0C">
    <w:name w:val="17821EC3A4C943A9A22E11099E6C3E0C"/>
    <w:rsid w:val="00345E64"/>
    <w:rPr>
      <w:lang w:val="en-US" w:eastAsia="en-US"/>
    </w:rPr>
  </w:style>
  <w:style w:type="paragraph" w:customStyle="1" w:styleId="B7D55B80A0904A61899B4755995044C8">
    <w:name w:val="B7D55B80A0904A61899B4755995044C8"/>
    <w:rsid w:val="00345E64"/>
    <w:rPr>
      <w:lang w:val="en-US" w:eastAsia="en-US"/>
    </w:rPr>
  </w:style>
  <w:style w:type="paragraph" w:customStyle="1" w:styleId="08BFB39585D346D2AB3645163E0E1F70">
    <w:name w:val="08BFB39585D346D2AB3645163E0E1F70"/>
    <w:rsid w:val="00AA7E37"/>
    <w:rPr>
      <w:lang w:val="en-US" w:eastAsia="en-US"/>
    </w:rPr>
  </w:style>
  <w:style w:type="paragraph" w:customStyle="1" w:styleId="B006EB1FDBDA47AF8A0E0AF22B8CE9F6">
    <w:name w:val="B006EB1FDBDA47AF8A0E0AF22B8CE9F6"/>
    <w:rsid w:val="00AA7E37"/>
    <w:rPr>
      <w:lang w:val="en-US" w:eastAsia="en-US"/>
    </w:rPr>
  </w:style>
  <w:style w:type="paragraph" w:customStyle="1" w:styleId="88CF4D7A023247A1B4A683A3F930EEA8">
    <w:name w:val="88CF4D7A023247A1B4A683A3F930EEA8"/>
    <w:rsid w:val="00AA7E37"/>
    <w:rPr>
      <w:lang w:val="en-US" w:eastAsia="en-US"/>
    </w:rPr>
  </w:style>
  <w:style w:type="paragraph" w:customStyle="1" w:styleId="A9C3518DD5D24C90A5548C4DB00F424B">
    <w:name w:val="A9C3518DD5D24C90A5548C4DB00F424B"/>
    <w:rsid w:val="00AA7E37"/>
    <w:rPr>
      <w:lang w:val="en-US" w:eastAsia="en-US"/>
    </w:rPr>
  </w:style>
  <w:style w:type="paragraph" w:customStyle="1" w:styleId="EACC087ECD5E4D5D8DF7056B3FDED537">
    <w:name w:val="EACC087ECD5E4D5D8DF7056B3FDED537"/>
    <w:rsid w:val="00AA7E37"/>
    <w:rPr>
      <w:lang w:val="en-US" w:eastAsia="en-US"/>
    </w:rPr>
  </w:style>
  <w:style w:type="paragraph" w:customStyle="1" w:styleId="504EE73BC33040B8A0BE9BD3D5E6F202">
    <w:name w:val="504EE73BC33040B8A0BE9BD3D5E6F202"/>
    <w:rsid w:val="00AA7E37"/>
    <w:rPr>
      <w:lang w:val="en-US" w:eastAsia="en-US"/>
    </w:rPr>
  </w:style>
  <w:style w:type="paragraph" w:customStyle="1" w:styleId="A0829ADB50184A61B0CBBFA26A212F3E">
    <w:name w:val="A0829ADB50184A61B0CBBFA26A212F3E"/>
    <w:rsid w:val="004A3792"/>
    <w:rPr>
      <w:lang w:val="en-US" w:eastAsia="en-US"/>
    </w:rPr>
  </w:style>
  <w:style w:type="paragraph" w:customStyle="1" w:styleId="19CE5CAB418D4569AC83B70517A25ADF">
    <w:name w:val="19CE5CAB418D4569AC83B70517A25ADF"/>
    <w:rsid w:val="004A3792"/>
    <w:rPr>
      <w:lang w:val="en-US" w:eastAsia="en-US"/>
    </w:rPr>
  </w:style>
  <w:style w:type="paragraph" w:customStyle="1" w:styleId="F2005AA6BA2F4390A74B46ECA24A52A7">
    <w:name w:val="F2005AA6BA2F4390A74B46ECA24A52A7"/>
    <w:rsid w:val="004A3792"/>
    <w:rPr>
      <w:lang w:val="en-US" w:eastAsia="en-US"/>
    </w:rPr>
  </w:style>
  <w:style w:type="paragraph" w:customStyle="1" w:styleId="6B13150C49CE48D797CAE2326FFED3FC">
    <w:name w:val="6B13150C49CE48D797CAE2326FFED3FC"/>
    <w:rsid w:val="004A3792"/>
    <w:rPr>
      <w:lang w:val="en-US" w:eastAsia="en-US"/>
    </w:rPr>
  </w:style>
  <w:style w:type="paragraph" w:customStyle="1" w:styleId="0FBD14CF34054A37901CB43FE3EC81AC">
    <w:name w:val="0FBD14CF34054A37901CB43FE3EC81AC"/>
    <w:rsid w:val="004A3792"/>
    <w:rPr>
      <w:lang w:val="en-US" w:eastAsia="en-US"/>
    </w:rPr>
  </w:style>
  <w:style w:type="paragraph" w:customStyle="1" w:styleId="97DAF9FD3E674A0899A990731EE4519E">
    <w:name w:val="97DAF9FD3E674A0899A990731EE4519E"/>
    <w:rsid w:val="004A3792"/>
    <w:rPr>
      <w:lang w:val="en-US" w:eastAsia="en-US"/>
    </w:rPr>
  </w:style>
  <w:style w:type="paragraph" w:customStyle="1" w:styleId="0B676AB9C37A4B60BEDE67E57F7E86C2">
    <w:name w:val="0B676AB9C37A4B60BEDE67E57F7E86C2"/>
    <w:rsid w:val="004A3792"/>
    <w:rPr>
      <w:lang w:val="en-US" w:eastAsia="en-US"/>
    </w:rPr>
  </w:style>
  <w:style w:type="paragraph" w:customStyle="1" w:styleId="B7B53B836CEA4D7B81187703885CC870">
    <w:name w:val="B7B53B836CEA4D7B81187703885CC870"/>
    <w:rsid w:val="004A3792"/>
    <w:rPr>
      <w:lang w:val="en-US" w:eastAsia="en-US"/>
    </w:rPr>
  </w:style>
  <w:style w:type="paragraph" w:customStyle="1" w:styleId="8F96A27A3C7145DFAE55CB36FA1A5990">
    <w:name w:val="8F96A27A3C7145DFAE55CB36FA1A5990"/>
    <w:rsid w:val="004A3792"/>
    <w:rPr>
      <w:lang w:val="en-US" w:eastAsia="en-US"/>
    </w:rPr>
  </w:style>
  <w:style w:type="paragraph" w:customStyle="1" w:styleId="094EE837C275407AB2100EA9F1DF277F">
    <w:name w:val="094EE837C275407AB2100EA9F1DF277F"/>
    <w:rsid w:val="004A3792"/>
    <w:rPr>
      <w:lang w:val="en-US" w:eastAsia="en-US"/>
    </w:rPr>
  </w:style>
  <w:style w:type="paragraph" w:customStyle="1" w:styleId="FF91FF62D36141F0A8084F7CD9605F81">
    <w:name w:val="FF91FF62D36141F0A8084F7CD9605F81"/>
    <w:rsid w:val="004A3792"/>
    <w:rPr>
      <w:lang w:val="en-US" w:eastAsia="en-US"/>
    </w:rPr>
  </w:style>
  <w:style w:type="paragraph" w:customStyle="1" w:styleId="58CC239ACD564CACB723ABD15A939968">
    <w:name w:val="58CC239ACD564CACB723ABD15A939968"/>
    <w:rsid w:val="004A3792"/>
    <w:rPr>
      <w:lang w:val="en-US" w:eastAsia="en-US"/>
    </w:rPr>
  </w:style>
  <w:style w:type="paragraph" w:customStyle="1" w:styleId="94EFCAA4D572499387F70D6A9A8FE32D">
    <w:name w:val="94EFCAA4D572499387F70D6A9A8FE32D"/>
    <w:rsid w:val="004A3792"/>
    <w:rPr>
      <w:lang w:val="en-US" w:eastAsia="en-US"/>
    </w:rPr>
  </w:style>
  <w:style w:type="paragraph" w:customStyle="1" w:styleId="47021487FC0D443E9B18AD5381DF7098">
    <w:name w:val="47021487FC0D443E9B18AD5381DF7098"/>
    <w:rsid w:val="004A3792"/>
    <w:rPr>
      <w:lang w:val="en-US" w:eastAsia="en-US"/>
    </w:rPr>
  </w:style>
  <w:style w:type="paragraph" w:customStyle="1" w:styleId="6B62599668014541967F49F69238AE2D">
    <w:name w:val="6B62599668014541967F49F69238AE2D"/>
    <w:rsid w:val="004A3792"/>
    <w:rPr>
      <w:lang w:val="en-US" w:eastAsia="en-US"/>
    </w:rPr>
  </w:style>
  <w:style w:type="paragraph" w:customStyle="1" w:styleId="AFD803473C45460489D8698DCD387469">
    <w:name w:val="AFD803473C45460489D8698DCD387469"/>
    <w:rsid w:val="004A3792"/>
    <w:rPr>
      <w:lang w:val="en-US" w:eastAsia="en-US"/>
    </w:rPr>
  </w:style>
  <w:style w:type="paragraph" w:customStyle="1" w:styleId="78D6DEAB740E4E3C9EB8D5E359765555">
    <w:name w:val="78D6DEAB740E4E3C9EB8D5E359765555"/>
    <w:rsid w:val="004A3792"/>
    <w:rPr>
      <w:lang w:val="en-US" w:eastAsia="en-US"/>
    </w:rPr>
  </w:style>
  <w:style w:type="paragraph" w:customStyle="1" w:styleId="7DA30B95563047E9B9511575A9C1668F">
    <w:name w:val="7DA30B95563047E9B9511575A9C1668F"/>
    <w:rsid w:val="004A3792"/>
    <w:rPr>
      <w:lang w:val="en-US" w:eastAsia="en-US"/>
    </w:rPr>
  </w:style>
  <w:style w:type="paragraph" w:customStyle="1" w:styleId="F4D6A0FCCE214AF2A4D8D27FA4195FD7">
    <w:name w:val="F4D6A0FCCE214AF2A4D8D27FA4195FD7"/>
    <w:rsid w:val="004A3792"/>
    <w:rPr>
      <w:lang w:val="en-US" w:eastAsia="en-US"/>
    </w:rPr>
  </w:style>
  <w:style w:type="paragraph" w:customStyle="1" w:styleId="DC3CE527EF2E480FA1273C05C8438D0C">
    <w:name w:val="DC3CE527EF2E480FA1273C05C8438D0C"/>
    <w:rsid w:val="004A3792"/>
    <w:rPr>
      <w:lang w:val="en-US" w:eastAsia="en-US"/>
    </w:rPr>
  </w:style>
  <w:style w:type="paragraph" w:customStyle="1" w:styleId="257B45F5B99D473C911230450CEAB55E">
    <w:name w:val="257B45F5B99D473C911230450CEAB55E"/>
    <w:rsid w:val="004A3792"/>
    <w:rPr>
      <w:lang w:val="en-US" w:eastAsia="en-US"/>
    </w:rPr>
  </w:style>
  <w:style w:type="paragraph" w:customStyle="1" w:styleId="DF192E09B2F14C028CCAA9ACA197A1AE">
    <w:name w:val="DF192E09B2F14C028CCAA9ACA197A1AE"/>
    <w:rsid w:val="004A3792"/>
    <w:rPr>
      <w:lang w:val="en-US" w:eastAsia="en-US"/>
    </w:rPr>
  </w:style>
  <w:style w:type="paragraph" w:customStyle="1" w:styleId="E9F94058D407414C90D3108D332C4617">
    <w:name w:val="E9F94058D407414C90D3108D332C4617"/>
    <w:rsid w:val="004A3792"/>
    <w:rPr>
      <w:lang w:val="en-US" w:eastAsia="en-US"/>
    </w:rPr>
  </w:style>
  <w:style w:type="paragraph" w:customStyle="1" w:styleId="BD632BC875144F9AAC1146F6019E76FB">
    <w:name w:val="BD632BC875144F9AAC1146F6019E76FB"/>
    <w:rsid w:val="004A3792"/>
    <w:rPr>
      <w:lang w:val="en-US" w:eastAsia="en-US"/>
    </w:rPr>
  </w:style>
  <w:style w:type="paragraph" w:customStyle="1" w:styleId="DEEDBA23796F47DE832B03656673F8B2">
    <w:name w:val="DEEDBA23796F47DE832B03656673F8B2"/>
    <w:rsid w:val="004A3792"/>
    <w:rPr>
      <w:lang w:val="en-US" w:eastAsia="en-US"/>
    </w:rPr>
  </w:style>
  <w:style w:type="paragraph" w:customStyle="1" w:styleId="3656A38781BD479C9A227EA698A4D06B">
    <w:name w:val="3656A38781BD479C9A227EA698A4D06B"/>
    <w:rsid w:val="004A3792"/>
    <w:rPr>
      <w:lang w:val="en-US" w:eastAsia="en-US"/>
    </w:rPr>
  </w:style>
  <w:style w:type="paragraph" w:customStyle="1" w:styleId="5394504F15274885B474FBC058C42EE9">
    <w:name w:val="5394504F15274885B474FBC058C42EE9"/>
    <w:rsid w:val="004A3792"/>
    <w:rPr>
      <w:lang w:val="en-US" w:eastAsia="en-US"/>
    </w:rPr>
  </w:style>
  <w:style w:type="paragraph" w:customStyle="1" w:styleId="125A34EE7F4F4C02B3C1B162FE19660B">
    <w:name w:val="125A34EE7F4F4C02B3C1B162FE19660B"/>
    <w:rsid w:val="004A3792"/>
    <w:rPr>
      <w:lang w:val="en-US" w:eastAsia="en-US"/>
    </w:rPr>
  </w:style>
  <w:style w:type="paragraph" w:customStyle="1" w:styleId="3CC9CA717BF84184B7AF97147166A5B0">
    <w:name w:val="3CC9CA717BF84184B7AF97147166A5B0"/>
    <w:rsid w:val="004A3792"/>
    <w:rPr>
      <w:lang w:val="en-US" w:eastAsia="en-US"/>
    </w:rPr>
  </w:style>
  <w:style w:type="paragraph" w:customStyle="1" w:styleId="32FFE059804B4DA6B6B0FE7F6F2C5B32">
    <w:name w:val="32FFE059804B4DA6B6B0FE7F6F2C5B32"/>
    <w:rsid w:val="004A3792"/>
    <w:rPr>
      <w:lang w:val="en-US" w:eastAsia="en-US"/>
    </w:rPr>
  </w:style>
  <w:style w:type="paragraph" w:customStyle="1" w:styleId="C33A9B2E2B36495EBBB425B7CE03DDBE">
    <w:name w:val="C33A9B2E2B36495EBBB425B7CE03DDBE"/>
    <w:rsid w:val="004A3792"/>
    <w:rPr>
      <w:lang w:val="en-US" w:eastAsia="en-US"/>
    </w:rPr>
  </w:style>
  <w:style w:type="paragraph" w:customStyle="1" w:styleId="BB6FE900F5A34E4E89F3F9DDBD1AD230">
    <w:name w:val="BB6FE900F5A34E4E89F3F9DDBD1AD230"/>
    <w:rsid w:val="004A3792"/>
    <w:rPr>
      <w:lang w:val="en-US" w:eastAsia="en-US"/>
    </w:rPr>
  </w:style>
  <w:style w:type="paragraph" w:customStyle="1" w:styleId="0AE5324236224C75BC92125A04614ABF">
    <w:name w:val="0AE5324236224C75BC92125A04614ABF"/>
    <w:rsid w:val="004A3792"/>
    <w:rPr>
      <w:lang w:val="en-US" w:eastAsia="en-US"/>
    </w:rPr>
  </w:style>
  <w:style w:type="paragraph" w:customStyle="1" w:styleId="C3555FA6B9A44AA988864897CF4F1361">
    <w:name w:val="C3555FA6B9A44AA988864897CF4F1361"/>
    <w:rsid w:val="004A3792"/>
    <w:rPr>
      <w:lang w:val="en-US" w:eastAsia="en-US"/>
    </w:rPr>
  </w:style>
  <w:style w:type="paragraph" w:customStyle="1" w:styleId="184ED44AA01D44E9823D5F9E1E96C452">
    <w:name w:val="184ED44AA01D44E9823D5F9E1E96C452"/>
    <w:rsid w:val="004A3792"/>
    <w:rPr>
      <w:lang w:val="en-US" w:eastAsia="en-US"/>
    </w:rPr>
  </w:style>
  <w:style w:type="paragraph" w:customStyle="1" w:styleId="7DEDC8EF2BAE438CAEE081CD6B3480D1">
    <w:name w:val="7DEDC8EF2BAE438CAEE081CD6B3480D1"/>
    <w:rsid w:val="004A3792"/>
    <w:rPr>
      <w:lang w:val="en-US" w:eastAsia="en-US"/>
    </w:rPr>
  </w:style>
  <w:style w:type="paragraph" w:customStyle="1" w:styleId="B8780E2F73D74672A1AA645E8EB1803A">
    <w:name w:val="B8780E2F73D74672A1AA645E8EB1803A"/>
    <w:rsid w:val="004A3792"/>
    <w:rPr>
      <w:lang w:val="en-US" w:eastAsia="en-US"/>
    </w:rPr>
  </w:style>
  <w:style w:type="paragraph" w:customStyle="1" w:styleId="577DD015BF1347739C6CF33C741B5BE4">
    <w:name w:val="577DD015BF1347739C6CF33C741B5BE4"/>
    <w:rsid w:val="004A3792"/>
    <w:rPr>
      <w:lang w:val="en-US" w:eastAsia="en-US"/>
    </w:rPr>
  </w:style>
  <w:style w:type="paragraph" w:customStyle="1" w:styleId="807550849BA746EBBFBB58A695697C39">
    <w:name w:val="807550849BA746EBBFBB58A695697C39"/>
    <w:rsid w:val="004A3792"/>
    <w:rPr>
      <w:lang w:val="en-US" w:eastAsia="en-US"/>
    </w:rPr>
  </w:style>
  <w:style w:type="paragraph" w:customStyle="1" w:styleId="2FA032B7911549E5B8E8DEE60B60F655">
    <w:name w:val="2FA032B7911549E5B8E8DEE60B60F655"/>
    <w:rsid w:val="004A3792"/>
    <w:rPr>
      <w:lang w:val="en-US" w:eastAsia="en-US"/>
    </w:rPr>
  </w:style>
  <w:style w:type="paragraph" w:customStyle="1" w:styleId="A0DC70FE69C742BFBC6D3EC220BFE73D">
    <w:name w:val="A0DC70FE69C742BFBC6D3EC220BFE73D"/>
    <w:rsid w:val="004A3792"/>
    <w:rPr>
      <w:lang w:val="en-US" w:eastAsia="en-US"/>
    </w:rPr>
  </w:style>
  <w:style w:type="paragraph" w:customStyle="1" w:styleId="6F04E19164B8429DB46A5BF740CE0B95">
    <w:name w:val="6F04E19164B8429DB46A5BF740CE0B95"/>
    <w:rsid w:val="004A3792"/>
    <w:rPr>
      <w:lang w:val="en-US" w:eastAsia="en-US"/>
    </w:rPr>
  </w:style>
  <w:style w:type="paragraph" w:customStyle="1" w:styleId="65C070EEF24A4502B1861AE8CDC468CB">
    <w:name w:val="65C070EEF24A4502B1861AE8CDC468CB"/>
    <w:rsid w:val="004A3792"/>
    <w:rPr>
      <w:lang w:val="en-US" w:eastAsia="en-US"/>
    </w:rPr>
  </w:style>
  <w:style w:type="paragraph" w:customStyle="1" w:styleId="00C2A0E64B224F40A6347A9AD6872C2C">
    <w:name w:val="00C2A0E64B224F40A6347A9AD6872C2C"/>
    <w:rsid w:val="004A3792"/>
    <w:rPr>
      <w:lang w:val="en-US" w:eastAsia="en-US"/>
    </w:rPr>
  </w:style>
  <w:style w:type="paragraph" w:customStyle="1" w:styleId="4DDCE4AEA2CF48929EA5F3036FC50DD7">
    <w:name w:val="4DDCE4AEA2CF48929EA5F3036FC50DD7"/>
    <w:rsid w:val="004A3792"/>
    <w:rPr>
      <w:lang w:val="en-US" w:eastAsia="en-US"/>
    </w:rPr>
  </w:style>
  <w:style w:type="paragraph" w:customStyle="1" w:styleId="95962EB386DA46838F9F6568479374BE">
    <w:name w:val="95962EB386DA46838F9F6568479374BE"/>
    <w:rsid w:val="004A3792"/>
    <w:rPr>
      <w:lang w:val="en-US" w:eastAsia="en-US"/>
    </w:rPr>
  </w:style>
  <w:style w:type="paragraph" w:customStyle="1" w:styleId="278FB9FC6801451399C268380EB84255">
    <w:name w:val="278FB9FC6801451399C268380EB84255"/>
    <w:rsid w:val="004A3792"/>
    <w:rPr>
      <w:lang w:val="en-US" w:eastAsia="en-US"/>
    </w:rPr>
  </w:style>
  <w:style w:type="paragraph" w:customStyle="1" w:styleId="C2278823198A4E9FB8C94234228F0859">
    <w:name w:val="C2278823198A4E9FB8C94234228F0859"/>
    <w:rsid w:val="004A3792"/>
    <w:rPr>
      <w:lang w:val="en-US" w:eastAsia="en-US"/>
    </w:rPr>
  </w:style>
  <w:style w:type="paragraph" w:customStyle="1" w:styleId="E48F63002986490C9A82C66B8021023B">
    <w:name w:val="E48F63002986490C9A82C66B8021023B"/>
    <w:rsid w:val="004A3792"/>
    <w:rPr>
      <w:lang w:val="en-US" w:eastAsia="en-US"/>
    </w:rPr>
  </w:style>
  <w:style w:type="paragraph" w:customStyle="1" w:styleId="43F3176665BC4541907430F0F631F632">
    <w:name w:val="43F3176665BC4541907430F0F631F632"/>
    <w:rsid w:val="004A3792"/>
    <w:rPr>
      <w:lang w:val="en-US" w:eastAsia="en-US"/>
    </w:rPr>
  </w:style>
  <w:style w:type="paragraph" w:customStyle="1" w:styleId="EA5339E2D74C44039510AAC3611E32ED">
    <w:name w:val="EA5339E2D74C44039510AAC3611E32ED"/>
    <w:rsid w:val="004A3792"/>
    <w:rPr>
      <w:lang w:val="en-US" w:eastAsia="en-US"/>
    </w:rPr>
  </w:style>
  <w:style w:type="paragraph" w:customStyle="1" w:styleId="490BF1BE31464623B2089846F7F26BFD">
    <w:name w:val="490BF1BE31464623B2089846F7F26BFD"/>
    <w:rsid w:val="004A3792"/>
    <w:rPr>
      <w:lang w:val="en-US" w:eastAsia="en-US"/>
    </w:rPr>
  </w:style>
  <w:style w:type="paragraph" w:customStyle="1" w:styleId="3789800AD42A409EA0893D79782B7A53">
    <w:name w:val="3789800AD42A409EA0893D79782B7A53"/>
    <w:rsid w:val="004A3792"/>
    <w:rPr>
      <w:lang w:val="en-US" w:eastAsia="en-US"/>
    </w:rPr>
  </w:style>
  <w:style w:type="paragraph" w:customStyle="1" w:styleId="DF1BD49ACC474647BC085C0782E67549">
    <w:name w:val="DF1BD49ACC474647BC085C0782E67549"/>
    <w:rsid w:val="004A3792"/>
    <w:rPr>
      <w:lang w:val="en-US" w:eastAsia="en-US"/>
    </w:rPr>
  </w:style>
  <w:style w:type="paragraph" w:customStyle="1" w:styleId="E6FAAF2167DD4D37835CC199A05A3678">
    <w:name w:val="E6FAAF2167DD4D37835CC199A05A3678"/>
    <w:rsid w:val="004A3792"/>
    <w:rPr>
      <w:lang w:val="en-US" w:eastAsia="en-US"/>
    </w:rPr>
  </w:style>
  <w:style w:type="paragraph" w:customStyle="1" w:styleId="53516787F0BB4257831B3CE94D58E9DD">
    <w:name w:val="53516787F0BB4257831B3CE94D58E9DD"/>
    <w:rsid w:val="004A3792"/>
    <w:rPr>
      <w:lang w:val="en-US" w:eastAsia="en-US"/>
    </w:rPr>
  </w:style>
  <w:style w:type="paragraph" w:customStyle="1" w:styleId="43A1FCF4DD0D46858DAFE22D75544AED">
    <w:name w:val="43A1FCF4DD0D46858DAFE22D75544AED"/>
    <w:rsid w:val="004A3792"/>
    <w:rPr>
      <w:lang w:val="en-US" w:eastAsia="en-US"/>
    </w:rPr>
  </w:style>
  <w:style w:type="paragraph" w:customStyle="1" w:styleId="61178380D8FE473AAD59191932F8D087">
    <w:name w:val="61178380D8FE473AAD59191932F8D087"/>
    <w:rsid w:val="004A3792"/>
    <w:rPr>
      <w:lang w:val="en-US" w:eastAsia="en-US"/>
    </w:rPr>
  </w:style>
  <w:style w:type="paragraph" w:customStyle="1" w:styleId="7794A1B629AC4E1DB9CD58556F6B6542">
    <w:name w:val="7794A1B629AC4E1DB9CD58556F6B6542"/>
    <w:rsid w:val="004A3792"/>
    <w:rPr>
      <w:lang w:val="en-US" w:eastAsia="en-US"/>
    </w:rPr>
  </w:style>
  <w:style w:type="paragraph" w:customStyle="1" w:styleId="E3C281A994A84806A98CC93F5EEED2E6">
    <w:name w:val="E3C281A994A84806A98CC93F5EEED2E6"/>
    <w:rsid w:val="004A3792"/>
    <w:rPr>
      <w:lang w:val="en-US" w:eastAsia="en-US"/>
    </w:rPr>
  </w:style>
  <w:style w:type="paragraph" w:customStyle="1" w:styleId="7454AE323EC84E6EB80267512C8084DC">
    <w:name w:val="7454AE323EC84E6EB80267512C8084DC"/>
    <w:rsid w:val="004A3792"/>
    <w:rPr>
      <w:lang w:val="en-US" w:eastAsia="en-US"/>
    </w:rPr>
  </w:style>
  <w:style w:type="paragraph" w:customStyle="1" w:styleId="102A3E899B6D4C5CB2E7EE994267601F">
    <w:name w:val="102A3E899B6D4C5CB2E7EE994267601F"/>
    <w:rsid w:val="004A3792"/>
    <w:rPr>
      <w:lang w:val="en-US" w:eastAsia="en-US"/>
    </w:rPr>
  </w:style>
  <w:style w:type="paragraph" w:customStyle="1" w:styleId="85BAAAA32EFD4FFDB64DF4774145AD75">
    <w:name w:val="85BAAAA32EFD4FFDB64DF4774145AD75"/>
    <w:rsid w:val="004A3792"/>
    <w:rPr>
      <w:lang w:val="en-US" w:eastAsia="en-US"/>
    </w:rPr>
  </w:style>
  <w:style w:type="paragraph" w:customStyle="1" w:styleId="56E532A602F44CABA606B526D08F779F">
    <w:name w:val="56E532A602F44CABA606B526D08F779F"/>
    <w:rsid w:val="004A3792"/>
    <w:rPr>
      <w:lang w:val="en-US" w:eastAsia="en-US"/>
    </w:rPr>
  </w:style>
  <w:style w:type="paragraph" w:customStyle="1" w:styleId="F1C555005C674FA3BF02B2319D112652">
    <w:name w:val="F1C555005C674FA3BF02B2319D112652"/>
    <w:rsid w:val="004A3792"/>
    <w:rPr>
      <w:lang w:val="en-US" w:eastAsia="en-US"/>
    </w:rPr>
  </w:style>
  <w:style w:type="paragraph" w:customStyle="1" w:styleId="6A9306AEE6F04495AC03C25E912A573A">
    <w:name w:val="6A9306AEE6F04495AC03C25E912A573A"/>
    <w:rsid w:val="004A3792"/>
    <w:rPr>
      <w:lang w:val="en-US" w:eastAsia="en-US"/>
    </w:rPr>
  </w:style>
  <w:style w:type="paragraph" w:customStyle="1" w:styleId="B9AD47CA60694389B2663A1422CBF5F8">
    <w:name w:val="B9AD47CA60694389B2663A1422CBF5F8"/>
    <w:rsid w:val="004A3792"/>
    <w:rPr>
      <w:lang w:val="en-US" w:eastAsia="en-US"/>
    </w:rPr>
  </w:style>
  <w:style w:type="paragraph" w:customStyle="1" w:styleId="F874A5471E244C7A919F70F9AFB24318">
    <w:name w:val="F874A5471E244C7A919F70F9AFB24318"/>
    <w:rsid w:val="004A3792"/>
    <w:rPr>
      <w:lang w:val="en-US" w:eastAsia="en-US"/>
    </w:rPr>
  </w:style>
  <w:style w:type="paragraph" w:customStyle="1" w:styleId="BE02D45B0798455BA86F526AC7FA650C">
    <w:name w:val="BE02D45B0798455BA86F526AC7FA650C"/>
    <w:rsid w:val="004A3792"/>
    <w:rPr>
      <w:lang w:val="en-US" w:eastAsia="en-US"/>
    </w:rPr>
  </w:style>
  <w:style w:type="paragraph" w:customStyle="1" w:styleId="EE35AF24D85C49838CE5ECECEC16C9FA">
    <w:name w:val="EE35AF24D85C49838CE5ECECEC16C9FA"/>
    <w:rsid w:val="00174962"/>
    <w:rPr>
      <w:lang w:val="en-US" w:eastAsia="en-US"/>
    </w:rPr>
  </w:style>
  <w:style w:type="paragraph" w:customStyle="1" w:styleId="D532D3804B0F4471BCA40D0D6C54D761">
    <w:name w:val="D532D3804B0F4471BCA40D0D6C54D761"/>
    <w:rsid w:val="00174962"/>
    <w:rPr>
      <w:lang w:val="en-US" w:eastAsia="en-US"/>
    </w:rPr>
  </w:style>
  <w:style w:type="paragraph" w:customStyle="1" w:styleId="773192C2B60E42FBB4B96CBC1E0A2959">
    <w:name w:val="773192C2B60E42FBB4B96CBC1E0A2959"/>
    <w:rsid w:val="00174962"/>
    <w:rPr>
      <w:lang w:val="en-US" w:eastAsia="en-US"/>
    </w:rPr>
  </w:style>
  <w:style w:type="paragraph" w:customStyle="1" w:styleId="AEA9C5CED1C94851B1E7727D0DBBDD37">
    <w:name w:val="AEA9C5CED1C94851B1E7727D0DBBDD37"/>
    <w:rsid w:val="00174962"/>
    <w:rPr>
      <w:lang w:val="en-US" w:eastAsia="en-US"/>
    </w:rPr>
  </w:style>
  <w:style w:type="paragraph" w:customStyle="1" w:styleId="8956E4548BC84776A436F8E8A88B3FFB">
    <w:name w:val="8956E4548BC84776A436F8E8A88B3FFB"/>
    <w:rsid w:val="00174962"/>
    <w:rPr>
      <w:lang w:val="en-US" w:eastAsia="en-US"/>
    </w:rPr>
  </w:style>
  <w:style w:type="paragraph" w:customStyle="1" w:styleId="4B0C56945A374FC2930993F05651741E">
    <w:name w:val="4B0C56945A374FC2930993F05651741E"/>
    <w:rsid w:val="00174962"/>
    <w:rPr>
      <w:lang w:val="en-US" w:eastAsia="en-US"/>
    </w:rPr>
  </w:style>
  <w:style w:type="paragraph" w:customStyle="1" w:styleId="E3E2C6EC2CC9427AA5447BF5039ADC91">
    <w:name w:val="E3E2C6EC2CC9427AA5447BF5039ADC91"/>
    <w:rsid w:val="00F26E66"/>
    <w:rPr>
      <w:lang w:val="en-US" w:eastAsia="en-US"/>
    </w:rPr>
  </w:style>
  <w:style w:type="paragraph" w:customStyle="1" w:styleId="2FEFD950CEBD4D898622355E2E943F66">
    <w:name w:val="2FEFD950CEBD4D898622355E2E943F66"/>
    <w:rsid w:val="00F26E66"/>
    <w:rPr>
      <w:lang w:val="en-US" w:eastAsia="en-US"/>
    </w:rPr>
  </w:style>
  <w:style w:type="paragraph" w:customStyle="1" w:styleId="B9B7798D09A84C32B3FA4C298649B258">
    <w:name w:val="B9B7798D09A84C32B3FA4C298649B258"/>
    <w:rsid w:val="00F26E66"/>
    <w:rPr>
      <w:lang w:val="en-US" w:eastAsia="en-US"/>
    </w:rPr>
  </w:style>
  <w:style w:type="paragraph" w:customStyle="1" w:styleId="18EA3B49318D484C9E526B7784912B9A">
    <w:name w:val="18EA3B49318D484C9E526B7784912B9A"/>
    <w:rsid w:val="004C549A"/>
    <w:rPr>
      <w:lang w:val="en-US" w:eastAsia="en-US"/>
    </w:rPr>
  </w:style>
  <w:style w:type="paragraph" w:customStyle="1" w:styleId="0C53F02546ED4AE3B7D6685C03851F05">
    <w:name w:val="0C53F02546ED4AE3B7D6685C03851F05"/>
    <w:rsid w:val="004C549A"/>
    <w:rPr>
      <w:lang w:val="en-US" w:eastAsia="en-US"/>
    </w:rPr>
  </w:style>
  <w:style w:type="paragraph" w:customStyle="1" w:styleId="7CDCA38CB94F41289EE909A26741E895">
    <w:name w:val="7CDCA38CB94F41289EE909A26741E895"/>
    <w:rsid w:val="004C549A"/>
    <w:rPr>
      <w:lang w:val="en-US" w:eastAsia="en-US"/>
    </w:rPr>
  </w:style>
  <w:style w:type="paragraph" w:customStyle="1" w:styleId="0299F2DDEFDD4A3B8158068EF79F7734">
    <w:name w:val="0299F2DDEFDD4A3B8158068EF79F7734"/>
    <w:rsid w:val="001258C3"/>
  </w:style>
  <w:style w:type="paragraph" w:customStyle="1" w:styleId="64636444BC1843E3A2CF20E1B93C8346">
    <w:name w:val="64636444BC1843E3A2CF20E1B93C8346"/>
    <w:rsid w:val="001258C3"/>
  </w:style>
  <w:style w:type="paragraph" w:customStyle="1" w:styleId="E401929281454AF4B1D74EE70CFDC4F4">
    <w:name w:val="E401929281454AF4B1D74EE70CFDC4F4"/>
    <w:rsid w:val="001258C3"/>
  </w:style>
  <w:style w:type="paragraph" w:customStyle="1" w:styleId="9E9805B774BA49D795D356CFD6DCD576">
    <w:name w:val="9E9805B774BA49D795D356CFD6DCD576"/>
    <w:rsid w:val="001258C3"/>
  </w:style>
  <w:style w:type="paragraph" w:customStyle="1" w:styleId="2AA162ADE8E5402BA43B9B7902BD80E8">
    <w:name w:val="2AA162ADE8E5402BA43B9B7902BD80E8"/>
    <w:rsid w:val="001258C3"/>
  </w:style>
  <w:style w:type="paragraph" w:customStyle="1" w:styleId="1F9E91D252B44730A8A9780067E45044">
    <w:name w:val="1F9E91D252B44730A8A9780067E45044"/>
    <w:rsid w:val="001258C3"/>
  </w:style>
  <w:style w:type="paragraph" w:customStyle="1" w:styleId="277F99099D4445519FB0EA6A237D3EF4">
    <w:name w:val="277F99099D4445519FB0EA6A237D3EF4"/>
    <w:rsid w:val="001258C3"/>
  </w:style>
  <w:style w:type="paragraph" w:customStyle="1" w:styleId="72AF268223B848B4A8EBD96BFD7942ED">
    <w:name w:val="72AF268223B848B4A8EBD96BFD7942ED"/>
    <w:rsid w:val="001258C3"/>
  </w:style>
  <w:style w:type="paragraph" w:customStyle="1" w:styleId="140C3CF8C72141C1A4C7BB5AC6BFF750">
    <w:name w:val="140C3CF8C72141C1A4C7BB5AC6BFF750"/>
    <w:rsid w:val="001258C3"/>
  </w:style>
  <w:style w:type="paragraph" w:customStyle="1" w:styleId="AD1D3FE15D9B4287939543E4B874E229">
    <w:name w:val="AD1D3FE15D9B4287939543E4B874E229"/>
    <w:rsid w:val="001258C3"/>
  </w:style>
  <w:style w:type="paragraph" w:customStyle="1" w:styleId="EE20E5B3915F44F299FB1E222599AB6C">
    <w:name w:val="EE20E5B3915F44F299FB1E222599AB6C"/>
    <w:rsid w:val="001258C3"/>
  </w:style>
  <w:style w:type="paragraph" w:customStyle="1" w:styleId="1609853BC3A0480EBA61C6897126E83B">
    <w:name w:val="1609853BC3A0480EBA61C6897126E83B"/>
    <w:rsid w:val="001258C3"/>
  </w:style>
  <w:style w:type="paragraph" w:customStyle="1" w:styleId="10D87D55F9894E2083583321ACCB40D0">
    <w:name w:val="10D87D55F9894E2083583321ACCB40D0"/>
    <w:rsid w:val="001258C3"/>
  </w:style>
  <w:style w:type="paragraph" w:customStyle="1" w:styleId="5E8E85945C3B4CE0B29A268C74B95C8A">
    <w:name w:val="5E8E85945C3B4CE0B29A268C74B95C8A"/>
    <w:rsid w:val="001258C3"/>
  </w:style>
  <w:style w:type="paragraph" w:customStyle="1" w:styleId="368B19A2F0034D679FA681C1B86F24F5">
    <w:name w:val="368B19A2F0034D679FA681C1B86F24F5"/>
    <w:rsid w:val="001258C3"/>
  </w:style>
  <w:style w:type="paragraph" w:customStyle="1" w:styleId="5495B6BEE1DB47798BEC6C695384E3B3">
    <w:name w:val="5495B6BEE1DB47798BEC6C695384E3B3"/>
    <w:rsid w:val="001258C3"/>
  </w:style>
  <w:style w:type="paragraph" w:customStyle="1" w:styleId="5A532DC0A9A54763A4857B06C4F74526">
    <w:name w:val="5A532DC0A9A54763A4857B06C4F74526"/>
    <w:rsid w:val="001258C3"/>
  </w:style>
  <w:style w:type="paragraph" w:customStyle="1" w:styleId="7F83B54DA6214299BA73870D31A5DDC4">
    <w:name w:val="7F83B54DA6214299BA73870D31A5DDC4"/>
    <w:rsid w:val="001258C3"/>
  </w:style>
  <w:style w:type="paragraph" w:customStyle="1" w:styleId="312979F1FFEC4BD1A44B6C26040081F1">
    <w:name w:val="312979F1FFEC4BD1A44B6C26040081F1"/>
    <w:rsid w:val="001258C3"/>
  </w:style>
  <w:style w:type="paragraph" w:customStyle="1" w:styleId="2C17DD98D51D450AAD194E9B4232C441">
    <w:name w:val="2C17DD98D51D450AAD194E9B4232C441"/>
    <w:rsid w:val="001258C3"/>
  </w:style>
  <w:style w:type="paragraph" w:customStyle="1" w:styleId="B526126CA6264A72A42BD1CEF468F391">
    <w:name w:val="B526126CA6264A72A42BD1CEF468F391"/>
    <w:rsid w:val="001258C3"/>
  </w:style>
  <w:style w:type="paragraph" w:customStyle="1" w:styleId="3B3C759B8ABF4F68BF0AC00A4DF3AA2F">
    <w:name w:val="3B3C759B8ABF4F68BF0AC00A4DF3AA2F"/>
    <w:rsid w:val="001258C3"/>
  </w:style>
  <w:style w:type="paragraph" w:customStyle="1" w:styleId="92053D0C2520484DB097DC2238539118">
    <w:name w:val="92053D0C2520484DB097DC2238539118"/>
    <w:rsid w:val="001258C3"/>
  </w:style>
  <w:style w:type="paragraph" w:customStyle="1" w:styleId="3E8C10BA21B7485BB9CEAC8616092F29">
    <w:name w:val="3E8C10BA21B7485BB9CEAC8616092F29"/>
    <w:rsid w:val="001258C3"/>
  </w:style>
  <w:style w:type="paragraph" w:customStyle="1" w:styleId="0DA54496D06C4AFE856CC87BB814A754">
    <w:name w:val="0DA54496D06C4AFE856CC87BB814A754"/>
    <w:rsid w:val="001258C3"/>
  </w:style>
  <w:style w:type="paragraph" w:customStyle="1" w:styleId="F590BCC4423F4C7EBE65FD3F42454FD7">
    <w:name w:val="F590BCC4423F4C7EBE65FD3F42454FD7"/>
    <w:rsid w:val="001258C3"/>
  </w:style>
  <w:style w:type="paragraph" w:customStyle="1" w:styleId="C193B0C64D9B4F56B16D913FE799A9E5">
    <w:name w:val="C193B0C64D9B4F56B16D913FE799A9E5"/>
    <w:rsid w:val="001258C3"/>
  </w:style>
  <w:style w:type="paragraph" w:customStyle="1" w:styleId="383E5A1BEDE44C72AC393ABF41C4AB6E">
    <w:name w:val="383E5A1BEDE44C72AC393ABF41C4AB6E"/>
    <w:rsid w:val="001258C3"/>
  </w:style>
  <w:style w:type="paragraph" w:customStyle="1" w:styleId="32A161D0E6EE4949AD49FD2ECB7EFC53">
    <w:name w:val="32A161D0E6EE4949AD49FD2ECB7EFC53"/>
    <w:rsid w:val="001258C3"/>
  </w:style>
  <w:style w:type="paragraph" w:customStyle="1" w:styleId="C56848BE26C843588434218F7733672B">
    <w:name w:val="C56848BE26C843588434218F7733672B"/>
    <w:rsid w:val="001258C3"/>
  </w:style>
  <w:style w:type="paragraph" w:customStyle="1" w:styleId="3EC2B601ED8C4873850BC1CB185244F3">
    <w:name w:val="3EC2B601ED8C4873850BC1CB185244F3"/>
    <w:rsid w:val="001258C3"/>
  </w:style>
  <w:style w:type="paragraph" w:customStyle="1" w:styleId="F576D7C59DAE4DECBD7E73BD32F9340D">
    <w:name w:val="F576D7C59DAE4DECBD7E73BD32F9340D"/>
    <w:rsid w:val="001258C3"/>
  </w:style>
  <w:style w:type="paragraph" w:customStyle="1" w:styleId="B62D50C1FCC84C02813BC09A38BAD666">
    <w:name w:val="B62D50C1FCC84C02813BC09A38BAD666"/>
    <w:rsid w:val="001258C3"/>
  </w:style>
  <w:style w:type="paragraph" w:customStyle="1" w:styleId="48E30B3D4831421AA908E5AFD3450022">
    <w:name w:val="48E30B3D4831421AA908E5AFD3450022"/>
    <w:rsid w:val="001258C3"/>
  </w:style>
  <w:style w:type="paragraph" w:customStyle="1" w:styleId="7CF0C03779A2471BB0C202FF115E275A">
    <w:name w:val="7CF0C03779A2471BB0C202FF115E275A"/>
    <w:rsid w:val="001258C3"/>
  </w:style>
  <w:style w:type="paragraph" w:customStyle="1" w:styleId="9178C201A0884849BF28B606FF8B5E9E">
    <w:name w:val="9178C201A0884849BF28B606FF8B5E9E"/>
    <w:rsid w:val="001258C3"/>
  </w:style>
  <w:style w:type="paragraph" w:customStyle="1" w:styleId="57F06CF33A50451F90A699A6DB130759">
    <w:name w:val="57F06CF33A50451F90A699A6DB130759"/>
    <w:rsid w:val="001258C3"/>
  </w:style>
  <w:style w:type="paragraph" w:customStyle="1" w:styleId="AEFF3483BF634B1DA7DE072022BCE68A">
    <w:name w:val="AEFF3483BF634B1DA7DE072022BCE68A"/>
    <w:rsid w:val="001258C3"/>
  </w:style>
  <w:style w:type="paragraph" w:customStyle="1" w:styleId="81B21AA7C40A40FAB7C235646268B3FA">
    <w:name w:val="81B21AA7C40A40FAB7C235646268B3FA"/>
    <w:rsid w:val="001258C3"/>
  </w:style>
  <w:style w:type="paragraph" w:customStyle="1" w:styleId="2FC2ED72A91241FE962C4AAA787415BD">
    <w:name w:val="2FC2ED72A91241FE962C4AAA787415BD"/>
    <w:rsid w:val="001258C3"/>
  </w:style>
  <w:style w:type="paragraph" w:customStyle="1" w:styleId="BBEE06FE95FD4342BC202EF73D2D8C6B">
    <w:name w:val="BBEE06FE95FD4342BC202EF73D2D8C6B"/>
    <w:rsid w:val="001258C3"/>
  </w:style>
  <w:style w:type="paragraph" w:customStyle="1" w:styleId="02499DAF76D84429A3EDD114F1848635">
    <w:name w:val="02499DAF76D84429A3EDD114F1848635"/>
    <w:rsid w:val="001258C3"/>
  </w:style>
  <w:style w:type="paragraph" w:customStyle="1" w:styleId="A565C1C78BEB471A9BB20C19C108FE0B">
    <w:name w:val="A565C1C78BEB471A9BB20C19C108FE0B"/>
    <w:rsid w:val="001258C3"/>
  </w:style>
  <w:style w:type="paragraph" w:customStyle="1" w:styleId="025623DD96644356A8C2A159AA41BB22">
    <w:name w:val="025623DD96644356A8C2A159AA41BB22"/>
    <w:rsid w:val="001258C3"/>
  </w:style>
  <w:style w:type="paragraph" w:customStyle="1" w:styleId="3A667D9BEE7442B6995DBFE6A4F19049">
    <w:name w:val="3A667D9BEE7442B6995DBFE6A4F19049"/>
    <w:rsid w:val="001258C3"/>
  </w:style>
  <w:style w:type="paragraph" w:customStyle="1" w:styleId="C455D851E2894ED5B42069B995A02E8D">
    <w:name w:val="C455D851E2894ED5B42069B995A02E8D"/>
    <w:rsid w:val="001258C3"/>
  </w:style>
  <w:style w:type="paragraph" w:customStyle="1" w:styleId="4695517226E8447094DF36ABE431AE89">
    <w:name w:val="4695517226E8447094DF36ABE431AE89"/>
    <w:rsid w:val="001258C3"/>
  </w:style>
  <w:style w:type="paragraph" w:customStyle="1" w:styleId="8201C74912A94DDEB4833B71B8F03150">
    <w:name w:val="8201C74912A94DDEB4833B71B8F03150"/>
    <w:rsid w:val="001258C3"/>
  </w:style>
  <w:style w:type="paragraph" w:customStyle="1" w:styleId="83DDED9393CD4EBF9456748025F13BC5">
    <w:name w:val="83DDED9393CD4EBF9456748025F13BC5"/>
    <w:rsid w:val="001258C3"/>
  </w:style>
  <w:style w:type="paragraph" w:customStyle="1" w:styleId="5D17A8B9962F4A29BB89F3AFF5B29698">
    <w:name w:val="5D17A8B9962F4A29BB89F3AFF5B29698"/>
    <w:rsid w:val="00730863"/>
  </w:style>
  <w:style w:type="paragraph" w:customStyle="1" w:styleId="ACE1ED83057B4F4EBF0C500C2CA2AADC">
    <w:name w:val="ACE1ED83057B4F4EBF0C500C2CA2AADC"/>
    <w:rsid w:val="00730863"/>
  </w:style>
  <w:style w:type="paragraph" w:customStyle="1" w:styleId="390F0DB141EA4C6BAC792EC4B1793A2B">
    <w:name w:val="390F0DB141EA4C6BAC792EC4B1793A2B"/>
    <w:rsid w:val="00730863"/>
  </w:style>
  <w:style w:type="paragraph" w:customStyle="1" w:styleId="3B3022130EC2455786B935F0732C26EC">
    <w:name w:val="3B3022130EC2455786B935F0732C26EC"/>
    <w:rsid w:val="00730863"/>
  </w:style>
  <w:style w:type="paragraph" w:customStyle="1" w:styleId="62E3D45F3C504C0DBC47E9E4CC211B2A">
    <w:name w:val="62E3D45F3C504C0DBC47E9E4CC211B2A"/>
    <w:rsid w:val="00730863"/>
  </w:style>
  <w:style w:type="paragraph" w:customStyle="1" w:styleId="F45C0181367844F3B11D8452E673B1CF">
    <w:name w:val="F45C0181367844F3B11D8452E673B1CF"/>
    <w:rsid w:val="00730863"/>
  </w:style>
  <w:style w:type="paragraph" w:customStyle="1" w:styleId="E692B560C75149D080700B618DF1F312">
    <w:name w:val="E692B560C75149D080700B618DF1F312"/>
    <w:rsid w:val="00730863"/>
  </w:style>
  <w:style w:type="paragraph" w:customStyle="1" w:styleId="AF71022B645E44E084409525B4261A03">
    <w:name w:val="AF71022B645E44E084409525B4261A03"/>
    <w:rsid w:val="00730863"/>
  </w:style>
  <w:style w:type="paragraph" w:customStyle="1" w:styleId="3C0232A536BA47F5BE1B71963128ED4D">
    <w:name w:val="3C0232A536BA47F5BE1B71963128ED4D"/>
    <w:rsid w:val="00730863"/>
  </w:style>
  <w:style w:type="paragraph" w:customStyle="1" w:styleId="2F55199C69974F84A310E401D822A6CD">
    <w:name w:val="2F55199C69974F84A310E401D822A6CD"/>
    <w:rsid w:val="00730863"/>
  </w:style>
  <w:style w:type="paragraph" w:customStyle="1" w:styleId="0A063BEBDCAB468781A4EF0D4ADFFDEF">
    <w:name w:val="0A063BEBDCAB468781A4EF0D4ADFFDEF"/>
    <w:rsid w:val="00730863"/>
  </w:style>
  <w:style w:type="paragraph" w:customStyle="1" w:styleId="6589210E9F38441B82406DA9AE0C9667">
    <w:name w:val="6589210E9F38441B82406DA9AE0C9667"/>
    <w:rsid w:val="00730863"/>
  </w:style>
  <w:style w:type="paragraph" w:customStyle="1" w:styleId="359FB6705FA04ABBBD69873C39EB45AE">
    <w:name w:val="359FB6705FA04ABBBD69873C39EB45AE"/>
    <w:rsid w:val="000B70C8"/>
  </w:style>
  <w:style w:type="paragraph" w:customStyle="1" w:styleId="7F9C7B986DF04E8184ED300E3B0D562A">
    <w:name w:val="7F9C7B986DF04E8184ED300E3B0D562A"/>
    <w:rsid w:val="000B70C8"/>
  </w:style>
  <w:style w:type="paragraph" w:customStyle="1" w:styleId="D84FD0505B4B49F887CA3E04BA705DFB">
    <w:name w:val="D84FD0505B4B49F887CA3E04BA705DFB"/>
    <w:rsid w:val="000B70C8"/>
  </w:style>
  <w:style w:type="paragraph" w:customStyle="1" w:styleId="BD4D9DDCEEA840F2B68131EC05808647">
    <w:name w:val="BD4D9DDCEEA840F2B68131EC05808647"/>
    <w:rsid w:val="000B70C8"/>
  </w:style>
  <w:style w:type="paragraph" w:customStyle="1" w:styleId="5DEF24A25F97497AA8E0DB5FA54CBABD">
    <w:name w:val="5DEF24A25F97497AA8E0DB5FA54CBABD"/>
    <w:rsid w:val="000B70C8"/>
  </w:style>
  <w:style w:type="paragraph" w:customStyle="1" w:styleId="50EF14CCB80E49CEBC24C085EE1362BF">
    <w:name w:val="50EF14CCB80E49CEBC24C085EE1362BF"/>
    <w:rsid w:val="000B70C8"/>
  </w:style>
  <w:style w:type="paragraph" w:customStyle="1" w:styleId="B6F81EEFBB0B4D768EB48F1A91BAE6E0">
    <w:name w:val="B6F81EEFBB0B4D768EB48F1A91BAE6E0"/>
    <w:rsid w:val="000B70C8"/>
  </w:style>
  <w:style w:type="paragraph" w:customStyle="1" w:styleId="DC4CA74A6D7842A1894085D6CBBF5DD4">
    <w:name w:val="DC4CA74A6D7842A1894085D6CBBF5DD4"/>
    <w:rsid w:val="000B70C8"/>
  </w:style>
  <w:style w:type="paragraph" w:customStyle="1" w:styleId="5EB0DF6D2A9B44A69DC496DBED161138">
    <w:name w:val="5EB0DF6D2A9B44A69DC496DBED161138"/>
    <w:rsid w:val="000B70C8"/>
  </w:style>
  <w:style w:type="paragraph" w:customStyle="1" w:styleId="2360CD044C64473DBE6D85CED9ACA584">
    <w:name w:val="2360CD044C64473DBE6D85CED9ACA584"/>
    <w:rsid w:val="000B70C8"/>
  </w:style>
  <w:style w:type="paragraph" w:customStyle="1" w:styleId="89E5BF22636E4CB38C677E61517B4C2C">
    <w:name w:val="89E5BF22636E4CB38C677E61517B4C2C"/>
    <w:rsid w:val="000B70C8"/>
  </w:style>
  <w:style w:type="paragraph" w:customStyle="1" w:styleId="FED31C57AA2E43D2969DE3619AD1FA15">
    <w:name w:val="FED31C57AA2E43D2969DE3619AD1FA15"/>
    <w:rsid w:val="000B70C8"/>
  </w:style>
  <w:style w:type="paragraph" w:customStyle="1" w:styleId="4B000FF16A3F437D98640922A0DEC824">
    <w:name w:val="4B000FF16A3F437D98640922A0DEC824"/>
    <w:rsid w:val="000B70C8"/>
  </w:style>
  <w:style w:type="paragraph" w:customStyle="1" w:styleId="8BBCB7CAD1DD48C39974AF3B419484A0">
    <w:name w:val="8BBCB7CAD1DD48C39974AF3B419484A0"/>
    <w:rsid w:val="000B70C8"/>
  </w:style>
  <w:style w:type="paragraph" w:customStyle="1" w:styleId="101DED4E0BB746FAA22109412FEA329C">
    <w:name w:val="101DED4E0BB746FAA22109412FEA329C"/>
    <w:rsid w:val="000B70C8"/>
  </w:style>
  <w:style w:type="paragraph" w:customStyle="1" w:styleId="5B0B5725A90D49519677C6AC6352749F">
    <w:name w:val="5B0B5725A90D49519677C6AC6352749F"/>
    <w:rsid w:val="000B70C8"/>
  </w:style>
  <w:style w:type="paragraph" w:customStyle="1" w:styleId="5CB4C60F989A485BA819938D9256EB5A">
    <w:name w:val="5CB4C60F989A485BA819938D9256EB5A"/>
    <w:rsid w:val="000B70C8"/>
  </w:style>
  <w:style w:type="paragraph" w:customStyle="1" w:styleId="C93A104281E7461E91CC09865102BCA1">
    <w:name w:val="C93A104281E7461E91CC09865102BCA1"/>
    <w:rsid w:val="000B70C8"/>
  </w:style>
  <w:style w:type="paragraph" w:customStyle="1" w:styleId="F948FBBA0A7245E89C0DDA19B123433C">
    <w:name w:val="F948FBBA0A7245E89C0DDA19B123433C"/>
    <w:rsid w:val="000B70C8"/>
  </w:style>
  <w:style w:type="paragraph" w:customStyle="1" w:styleId="E64712B43D174155BEABCBC7369B8797">
    <w:name w:val="E64712B43D174155BEABCBC7369B8797"/>
    <w:rsid w:val="000B70C8"/>
  </w:style>
  <w:style w:type="paragraph" w:customStyle="1" w:styleId="B2DE778DCC424CEDBCC7708AABB6C3D8">
    <w:name w:val="B2DE778DCC424CEDBCC7708AABB6C3D8"/>
    <w:rsid w:val="000B70C8"/>
  </w:style>
  <w:style w:type="paragraph" w:customStyle="1" w:styleId="4EA302DC53EE4D9291587465693548F1">
    <w:name w:val="4EA302DC53EE4D9291587465693548F1"/>
    <w:rsid w:val="000B70C8"/>
  </w:style>
  <w:style w:type="paragraph" w:customStyle="1" w:styleId="CFD90895A6F44450819A5C12A36CE65B">
    <w:name w:val="CFD90895A6F44450819A5C12A36CE65B"/>
    <w:rsid w:val="000B70C8"/>
  </w:style>
  <w:style w:type="paragraph" w:customStyle="1" w:styleId="46E0F6B154B34CEA8BAAED300C156343">
    <w:name w:val="46E0F6B154B34CEA8BAAED300C156343"/>
    <w:rsid w:val="000B70C8"/>
  </w:style>
  <w:style w:type="paragraph" w:customStyle="1" w:styleId="07363D8529AF4D9DB74E28C949614C03">
    <w:name w:val="07363D8529AF4D9DB74E28C949614C03"/>
    <w:rsid w:val="000B70C8"/>
  </w:style>
  <w:style w:type="paragraph" w:customStyle="1" w:styleId="C39D5F24C9204C10A680B7D79D2BA526">
    <w:name w:val="C39D5F24C9204C10A680B7D79D2BA526"/>
    <w:rsid w:val="000B70C8"/>
  </w:style>
  <w:style w:type="paragraph" w:customStyle="1" w:styleId="FEDDA5D2640C4B5E9C225BB77DEFDEAB">
    <w:name w:val="FEDDA5D2640C4B5E9C225BB77DEFDEAB"/>
    <w:rsid w:val="000B70C8"/>
  </w:style>
  <w:style w:type="paragraph" w:customStyle="1" w:styleId="8FDB3F798ABF407B9B66B625EA146480">
    <w:name w:val="8FDB3F798ABF407B9B66B625EA146480"/>
    <w:rsid w:val="000B70C8"/>
  </w:style>
  <w:style w:type="paragraph" w:customStyle="1" w:styleId="85140A31BEF0493AACD8CB4F1D768615">
    <w:name w:val="85140A31BEF0493AACD8CB4F1D768615"/>
    <w:rsid w:val="000B70C8"/>
  </w:style>
  <w:style w:type="paragraph" w:customStyle="1" w:styleId="C7ABF2C4CD44405ABB1EDD3AE44AAF9B">
    <w:name w:val="C7ABF2C4CD44405ABB1EDD3AE44AAF9B"/>
    <w:rsid w:val="000B70C8"/>
  </w:style>
  <w:style w:type="paragraph" w:customStyle="1" w:styleId="27D2ADEAB45F4F1A8B82EE40D00CADB8">
    <w:name w:val="27D2ADEAB45F4F1A8B82EE40D00CADB8"/>
    <w:rsid w:val="000B70C8"/>
  </w:style>
  <w:style w:type="paragraph" w:customStyle="1" w:styleId="218DD686CF574C53A4D42849EA17EE84">
    <w:name w:val="218DD686CF574C53A4D42849EA17EE84"/>
    <w:rsid w:val="000B70C8"/>
  </w:style>
  <w:style w:type="paragraph" w:customStyle="1" w:styleId="3B8C948651EF4536929D7385CA4224AF">
    <w:name w:val="3B8C948651EF4536929D7385CA4224AF"/>
    <w:rsid w:val="000B70C8"/>
  </w:style>
  <w:style w:type="paragraph" w:customStyle="1" w:styleId="C1EE1304557D4A3190B447AD8B1C4AAE">
    <w:name w:val="C1EE1304557D4A3190B447AD8B1C4AAE"/>
    <w:rsid w:val="000B70C8"/>
  </w:style>
  <w:style w:type="paragraph" w:customStyle="1" w:styleId="077C8264B5434242A514D4AF8C26D26B">
    <w:name w:val="077C8264B5434242A514D4AF8C26D26B"/>
    <w:rsid w:val="000B70C8"/>
  </w:style>
  <w:style w:type="paragraph" w:customStyle="1" w:styleId="0FEBED9E35CA4792903C4B820003DB38">
    <w:name w:val="0FEBED9E35CA4792903C4B820003DB38"/>
    <w:rsid w:val="000B70C8"/>
  </w:style>
  <w:style w:type="paragraph" w:customStyle="1" w:styleId="3AA4754EE2224601AEFACE26176A7B59">
    <w:name w:val="3AA4754EE2224601AEFACE26176A7B59"/>
    <w:rsid w:val="000B70C8"/>
  </w:style>
  <w:style w:type="paragraph" w:customStyle="1" w:styleId="653ECA1DB224490B8615456B49B5011F">
    <w:name w:val="653ECA1DB224490B8615456B49B5011F"/>
    <w:rsid w:val="000B70C8"/>
  </w:style>
  <w:style w:type="paragraph" w:customStyle="1" w:styleId="F33A358C20F84CDB99DD3C8DB005A257">
    <w:name w:val="F33A358C20F84CDB99DD3C8DB005A257"/>
    <w:rsid w:val="000B70C8"/>
  </w:style>
  <w:style w:type="paragraph" w:customStyle="1" w:styleId="1019BBD94DC5442CB48962F3A129A0D3">
    <w:name w:val="1019BBD94DC5442CB48962F3A129A0D3"/>
    <w:rsid w:val="000B70C8"/>
  </w:style>
  <w:style w:type="paragraph" w:customStyle="1" w:styleId="3C9EF0839D9643F6A5880C5B24C9A49D">
    <w:name w:val="3C9EF0839D9643F6A5880C5B24C9A49D"/>
    <w:rsid w:val="000B70C8"/>
  </w:style>
  <w:style w:type="paragraph" w:customStyle="1" w:styleId="06EDECF42E7B4E1FAE6E6CD672ADF3AB">
    <w:name w:val="06EDECF42E7B4E1FAE6E6CD672ADF3AB"/>
    <w:rsid w:val="000B70C8"/>
  </w:style>
  <w:style w:type="paragraph" w:customStyle="1" w:styleId="2B013F4C056842488342A1B1BF0972DF">
    <w:name w:val="2B013F4C056842488342A1B1BF0972DF"/>
    <w:rsid w:val="000B70C8"/>
  </w:style>
  <w:style w:type="paragraph" w:customStyle="1" w:styleId="5879098C870045A8A6BC0FFDC2D269B8">
    <w:name w:val="5879098C870045A8A6BC0FFDC2D269B8"/>
    <w:rsid w:val="000B70C8"/>
  </w:style>
  <w:style w:type="paragraph" w:customStyle="1" w:styleId="51FB1C2792D94B9AAF9B3493242B14CF">
    <w:name w:val="51FB1C2792D94B9AAF9B3493242B14CF"/>
    <w:rsid w:val="000B70C8"/>
  </w:style>
  <w:style w:type="paragraph" w:customStyle="1" w:styleId="883277D8C10A495A8B3BCE4D3EBB4A06">
    <w:name w:val="883277D8C10A495A8B3BCE4D3EBB4A06"/>
    <w:rsid w:val="000B70C8"/>
  </w:style>
  <w:style w:type="paragraph" w:customStyle="1" w:styleId="1B495417E83B4CE8813BFF16C248370A">
    <w:name w:val="1B495417E83B4CE8813BFF16C248370A"/>
    <w:rsid w:val="000B70C8"/>
  </w:style>
  <w:style w:type="paragraph" w:customStyle="1" w:styleId="F87E813EEEB24F9392199FDADCA437B4">
    <w:name w:val="F87E813EEEB24F9392199FDADCA437B4"/>
    <w:rsid w:val="000B70C8"/>
  </w:style>
  <w:style w:type="paragraph" w:customStyle="1" w:styleId="16D634EDB91D47E08D936D667F0BEF79">
    <w:name w:val="16D634EDB91D47E08D936D667F0BEF79"/>
    <w:rsid w:val="000B70C8"/>
  </w:style>
  <w:style w:type="paragraph" w:customStyle="1" w:styleId="326BAF67C2B24490A0F46A627F8FE3DE">
    <w:name w:val="326BAF67C2B24490A0F46A627F8FE3DE"/>
    <w:rsid w:val="000B70C8"/>
  </w:style>
  <w:style w:type="paragraph" w:customStyle="1" w:styleId="A1DDFDDA1A994E7FAAE15105C750FE09">
    <w:name w:val="A1DDFDDA1A994E7FAAE15105C750FE09"/>
    <w:rsid w:val="000B70C8"/>
  </w:style>
  <w:style w:type="paragraph" w:customStyle="1" w:styleId="E3DEE5FA926B47859C022511C0DE540F">
    <w:name w:val="E3DEE5FA926B47859C022511C0DE540F"/>
    <w:rsid w:val="000B70C8"/>
  </w:style>
  <w:style w:type="paragraph" w:customStyle="1" w:styleId="296FF70841C64C0899B6F2A5D1BF34BB">
    <w:name w:val="296FF70841C64C0899B6F2A5D1BF34BB"/>
    <w:rsid w:val="000B70C8"/>
  </w:style>
  <w:style w:type="paragraph" w:customStyle="1" w:styleId="15F5677E7C454E80A7611A80AA942205">
    <w:name w:val="15F5677E7C454E80A7611A80AA942205"/>
    <w:rsid w:val="000B70C8"/>
  </w:style>
  <w:style w:type="paragraph" w:customStyle="1" w:styleId="2C1F9C44AA3745C18F826608C48D144A">
    <w:name w:val="2C1F9C44AA3745C18F826608C48D144A"/>
    <w:rsid w:val="000B70C8"/>
  </w:style>
  <w:style w:type="paragraph" w:customStyle="1" w:styleId="962337BF396543AFA0F550E7B4F4D02C">
    <w:name w:val="962337BF396543AFA0F550E7B4F4D02C"/>
    <w:rsid w:val="000B70C8"/>
  </w:style>
  <w:style w:type="paragraph" w:customStyle="1" w:styleId="3836D4A9745D4A55BAC6F1B92E4F6E99">
    <w:name w:val="3836D4A9745D4A55BAC6F1B92E4F6E99"/>
    <w:rsid w:val="000B70C8"/>
  </w:style>
  <w:style w:type="paragraph" w:customStyle="1" w:styleId="8B1F51AFE2044C06938F297945C0C8A0">
    <w:name w:val="8B1F51AFE2044C06938F297945C0C8A0"/>
    <w:rsid w:val="000B70C8"/>
  </w:style>
  <w:style w:type="paragraph" w:customStyle="1" w:styleId="CC29C10ED2B241D0A43045F053A4CBE6">
    <w:name w:val="CC29C10ED2B241D0A43045F053A4CBE6"/>
    <w:rsid w:val="000B70C8"/>
  </w:style>
  <w:style w:type="paragraph" w:customStyle="1" w:styleId="B821585675104C819025E733C66B8067">
    <w:name w:val="B821585675104C819025E733C66B8067"/>
    <w:rsid w:val="000B70C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1B7FF926ADE8D4AB55BB4FB8D7C4E52" ma:contentTypeVersion="10" ma:contentTypeDescription="Ustvari nov dokument." ma:contentTypeScope="" ma:versionID="80aadbfc58f58296d223b784026642f5">
  <xsd:schema xmlns:xsd="http://www.w3.org/2001/XMLSchema" xmlns:xs="http://www.w3.org/2001/XMLSchema" xmlns:p="http://schemas.microsoft.com/office/2006/metadata/properties" xmlns:ns3="54e90a84-809a-40c5-85c8-56650358ee47" xmlns:ns4="732acd48-0db9-4844-8716-78ce7b56b827" targetNamespace="http://schemas.microsoft.com/office/2006/metadata/properties" ma:root="true" ma:fieldsID="b1a57c6204da4ef49102ca3e3cbb4f11" ns3:_="" ns4:_="">
    <xsd:import namespace="54e90a84-809a-40c5-85c8-56650358ee47"/>
    <xsd:import namespace="732acd48-0db9-4844-8716-78ce7b56b827"/>
    <xsd:element name="properties">
      <xsd:complexType>
        <xsd:sequence>
          <xsd:element name="documentManagement">
            <xsd:complexType>
              <xsd:all>
                <xsd:element ref="ns3:MediaServiceMetadata" minOccurs="0"/>
                <xsd:element ref="ns3:MediaServiceFastMetadata" minOccurs="0"/>
                <xsd:element ref="ns4:SharedWithDetails" minOccurs="0"/>
                <xsd:element ref="ns4:SharingHintHash" minOccurs="0"/>
                <xsd:element ref="ns4:SharedWithUser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e90a84-809a-40c5-85c8-56650358e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32acd48-0db9-4844-8716-78ce7b56b827" elementFormDefault="qualified">
    <xsd:import namespace="http://schemas.microsoft.com/office/2006/documentManagement/types"/>
    <xsd:import namespace="http://schemas.microsoft.com/office/infopath/2007/PartnerControls"/>
    <xsd:element name="SharedWithDetails" ma:index="10" nillable="true" ma:displayName="V skupni rabi s podrobnostmi" ma:internalName="SharedWithDetails" ma:readOnly="true">
      <xsd:simpleType>
        <xsd:restriction base="dms:Note">
          <xsd:maxLength value="255"/>
        </xsd:restriction>
      </xsd:simpleType>
    </xsd:element>
    <xsd:element name="SharingHintHash" ma:index="11" nillable="true" ma:displayName="Razprševanje namiga za skupno rabo" ma:hidden="true" ma:internalName="SharingHintHash" ma:readOnly="true">
      <xsd:simpleType>
        <xsd:restriction base="dms:Text"/>
      </xsd:simpleType>
    </xsd:element>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rojectData xmlns="http://Docentric.org/ProjectData.xml" ProductId="3" ProductVersion="6.1.10.1559">
  <UISettings xmlns="" ELEMENT_APPEAREANCE_TYPE="1">
    <ElementsPane IsVisible="1" DockPosition="2" Width="657" Height="876"/>
    <LivePreviewPane IsVisible="1" DockPosition="0" Width="582" Height="876"/>
  </UISettings>
  <dataSourcePackage xmlns:d2p1="http://schemas.docentric.com/dynamics-ax/templates" xmlns="http://schemas.docentric.com/dynamics-ax/templates" d2p1:uri="C:/Users/Administrator/OneDrive%25252520-%25252520Docentric%25252520d.o.o/CBD.Bill.Of.Lading/pdf%25252520and%25252520excel%25252520examples/BOL%25252520by%25252520Miha%25252520from%25252520SSRS/WHSBillOfLading.Report_CBD.ddsp">
    <ssrsReportInfo d2p1:reportId="WHSBillOfLading.Report" d2p1:dataSourceProviderClassName="DocWHSBillOfLadingDSP" d2p1:erModelMappingGuid="{24B644D2-9C50-4902-908B-7DC9DF9107B6}" d2p1:erModelMappingName="Bill of lading model mapping" d2p1:erDataModelGuid="{A28A29C6-7477-4BDD-8A7A-A4EB7872A88C}" d2p1:erDataModelName="Bill of lading model" d2p1:erSolutionGuid="{EE73B4E2-8BE9-4578-AB28-793C1F75FD5B}" d2p1:erSolutionName="Bill of lading model mapping" d2p1:dataSourceType="ERDataModel"/>
    <languages d2p1:defaultLanguage="en-US">
      <language d2p1:value="en-US"/>
    </languages>
    <labels>
      <label d2p1:name="" d2p1:code="@DocentricAX:CompanyId">
        <text d2p1:language="en-US" d2p1:value="Company ID"/>
      </label>
      <label d2p1:name="" d2p1:code="@DocentricAX:CompanyLanguage">
        <text d2p1:language="en-US" d2p1:value="Company language"/>
      </label>
      <label d2p1:name="" d2p1:code="@DocentricAX:CompanyLogo">
        <text d2p1:language="en-US" d2p1:value="Company logo"/>
      </label>
      <label d2p1:name="" d2p1:code="@DocentricAX:CompanyLogoIncluded">
        <text d2p1:language="en-US" d2p1:value="Is company logo included"/>
      </label>
      <label d2p1:name="" d2p1:code="@DocentricAX:CurrentCompanyInfo">
        <text d2p1:language="en-US" d2p1:value="Current company info"/>
      </label>
      <label d2p1:name="" d2p1:code="@DocentricAX:CurrentLanguageId">
        <text d2p1:language="en-US" d2p1:value="Current language ID"/>
      </label>
      <label d2p1:name="" d2p1:code="@DocentricAX:CurrentWorkerInfo">
        <text d2p1:language="en-US" d2p1:value="Current worker info"/>
      </label>
      <label d2p1:name="" d2p1:code="@DocentricAX:DdspParameters">
        <text d2p1:language="en-US" d2p1:value="Report parameters"/>
      </label>
      <label d2p1:name="" d2p1:code="@DocentricAX:DimensionDescription">
        <text d2p1:language="en-US" d2p1:value="Dimension description"/>
      </label>
      <label d2p1:name="" d2p1:code="@DocentricAX:DimensionValue">
        <text d2p1:language="en-US" d2p1:value="Dimension value"/>
      </label>
      <label d2p1:name="" d2p1:code="@DocentricAX:DynamicAccounts">
        <text d2p1:language="en-US" d2p1:value="Dynamic accounts"/>
      </label>
      <label d2p1:name="" d2p1:code="@DocentricAX:EnumElementLabel">
        <text d2p1:language="en-US" d2p1:value="Enum element label"/>
      </label>
      <label d2p1:name="" d2p1:code="@DocentricAX:EnumElementName">
        <text d2p1:language="en-US" d2p1:value="Enum element name"/>
      </label>
      <label d2p1:name="" d2p1:code="@DocentricAX:EnumElementText">
        <text d2p1:language="en-US" d2p1:value="Enum element text"/>
      </label>
      <label d2p1:name="" d2p1:code="@DocentricAX:EnumElementValue">
        <text d2p1:language="en-US" d2p1:value="Enum element value"/>
      </label>
      <label d2p1:name="" d2p1:code="@DocentricAX:GeneralData">
        <text d2p1:language="en-US" d2p1:value="General data"/>
      </label>
      <label d2p1:name="" d2p1:code="@DocentricAX:LedgerDimDisplayValue">
        <text d2p1:language="en-US" d2p1:value="Ledger dimension display value"/>
      </label>
      <label d2p1:name="" d2p1:code="@DocentricAX:Miscellaneous">
        <text d2p1:language="en-US" d2p1:value="Miscellaneous"/>
      </label>
      <label d2p1:name="" d2p1:code="@DocentricAX:PrimaryDepartment">
        <text d2p1:language="en-US" d2p1:value="Primary department"/>
      </label>
      <label d2p1:name="" d2p1:code="@DocentricAX:PrimaryDepartmentNumber">
        <text d2p1:language="en-US" d2p1:value="Primary department number"/>
      </label>
      <label d2p1:name="" d2p1:code="@DocentricAX:PrimaryPostalAddress">
        <text d2p1:language="en-US" d2p1:value="Primary postal address"/>
      </label>
      <label d2p1:name="" d2p1:code="@DocentricAX:ReportCaption">
        <text d2p1:language="en-US" d2p1:value="Report caption"/>
      </label>
      <label d2p1:name="" d2p1:code="@DocentricAX:ReportData">
        <text d2p1:language="en-US" d2p1:value="Report data"/>
      </label>
      <label d2p1:name="" d2p1:code="@DocentricAX:SelectedPrintDestination">
        <text d2p1:language="en-US" d2p1:value="Selected print destination"/>
      </label>
      <label d2p1:name="" d2p1:code="@FLM270">
        <text d2p1:language="en-US" d2p1:value="Regions"/>
      </label>
      <label d2p1:name="" d2p1:code="@GER_LABEL:AdditionalDocuments">
        <text d2p1:language="en-US" d2p1:value="Additional documents"/>
      </label>
      <label d2p1:name="" d2p1:code="@GER_LABEL:AdditionalShipperInfo">
        <text d2p1:language="en-US" d2p1:value="Additional shipper info"/>
      </label>
      <label d2p1:name="" d2p1:code="@GER_LABEL:AddressLine">
        <text d2p1:language="en-US" d2p1:value="Address line"/>
      </label>
      <label d2p1:name="" d2p1:code="@GER_LABEL:BillOfLading">
        <text d2p1:language="en-US" d2p1:value="Bill of lading"/>
      </label>
      <label d2p1:name="" d2p1:code="@GER_LABEL:CarrierName">
        <text d2p1:language="en-US" d2p1:value="Carrier name"/>
      </label>
      <label d2p1:name="" d2p1:code="@GER_LABEL:City">
        <text d2p1:language="en-US" d2p1:value="City"/>
      </label>
      <label d2p1:name="" d2p1:code="@GER_LABEL:CompanyName">
        <text d2p1:language="en-US" d2p1:value="Company name"/>
      </label>
      <label d2p1:name="" d2p1:code="@GER_LABEL:CountedByDriver">
        <text d2p1:language="en-US" d2p1:value="By driver/Pieces"/>
      </label>
      <label d2p1:name="" d2p1:code="@GER_LABEL:CountedByDriverPallets">
        <text d2p1:language="en-US" d2p1:value="By driver/Pallets said to contain"/>
      </label>
      <label d2p1:name="" d2p1:code="@GER_LABEL:CountedByShipper">
        <text d2p1:language="en-US" d2p1:value="By shipper"/>
      </label>
      <label d2p1:name="" d2p1:code="@GER_LABEL:CustomerOrderNumber">
        <text d2p1:language="en-US" d2p1:value="Customer order number"/>
      </label>
      <label d2p1:name="" d2p1:code="@GER_LABEL:Description">
        <text d2p1:language="en-US" d2p1:value="Commodity description"/>
      </label>
      <label d2p1:name="" d2p1:code="@GER_LABEL:FooterText">
        <text d2p1:language="en-US" d2p1:value="Footer text"/>
      </label>
      <label d2p1:name="" d2p1:code="@GER_LABEL:Freight3rdParty">
        <text d2p1:language="en-US" d2p1:value="Third party"/>
      </label>
      <label d2p1:name="" d2p1:code="@GER_LABEL:FreightCollect">
        <text d2p1:language="en-US" d2p1:value="Collect"/>
      </label>
      <label d2p1:name="" d2p1:code="@GER_LABEL:FreightPrepaid">
        <text d2p1:language="en-US" d2p1:value="Prepaid"/>
      </label>
      <label d2p1:name="" d2p1:code="@GER_LABEL:HandlingQty">
        <text d2p1:language="en-US" d2p1:value="Qty"/>
      </label>
      <label d2p1:name="" d2p1:code="@GER_LABEL:HandlingType">
        <text d2p1:language="en-US" d2p1:value="Type"/>
      </label>
      <label d2p1:name="" d2p1:code="@GER_LABEL:HazardousMaterial">
        <text d2p1:language="en-US" d2p1:value="H.M. (x)"/>
      </label>
      <label d2p1:name="" d2p1:code="@GER_LABEL:LanguageId">
        <text d2p1:language="en-US" d2p1:value="Language Id"/>
      </label>
      <label d2p1:name="" d2p1:code="@GER_LABEL:LoadedByDriver">
        <text d2p1:language="en-US" d2p1:value="By driver"/>
      </label>
      <label d2p1:name="" d2p1:code="@GER_LABEL:LoadedByShipper">
        <text d2p1:language="en-US" d2p1:value="By shipper"/>
      </label>
      <label d2p1:name="" d2p1:code="@GER_LABEL:LTLClassCode">
        <text d2p1:language="en-US" d2p1:value="Class"/>
      </label>
      <label d2p1:name="" d2p1:code="@GER_LABEL:MasterBillOfLadingId">
        <text d2p1:language="en-US" d2p1:value="Master bill of lading id"/>
      </label>
      <label d2p1:name="" d2p1:code="@GER_LABEL:NetWeightMeasure">
        <text d2p1:language="en-US" d2p1:value="Weight"/>
      </label>
      <label d2p1:name="" d2p1:code="@GER_LABEL:NMFCCode">
        <text d2p1:language="en-US" d2p1:value="NMFC"/>
      </label>
      <label d2p1:name="" d2p1:code="@GER_LABEL:PackageQty">
        <text d2p1:language="en-US" d2p1:value="Qty"/>
      </label>
      <label d2p1:name="" d2p1:code="@GER_LABEL:Packages">
        <text d2p1:language="en-US" d2p1:value="Packages"/>
      </label>
      <label d2p1:name="" d2p1:code="@GER_LABEL:PackageType">
        <text d2p1:language="en-US" d2p1:value="Type"/>
      </label>
      <label d2p1:name="" d2p1:code="@GER_LABEL:Pallet">
        <text d2p1:language="en-US" d2p1:value="Pallet"/>
      </label>
      <label d2p1:name="" d2p1:code="@GER_LABEL:PartyName">
        <text d2p1:language="en-US" d2p1:value="Party name"/>
      </label>
      <label d2p1:name="" d2p1:code="@GER_LABEL:ProNumber">
        <text d2p1:language="en-US" d2p1:value="Pro number"/>
      </label>
      <label d2p1:name="" d2p1:code="@GER_LABEL:SCAC">
        <text d2p1:language="en-US" d2p1:value="SCAC"/>
      </label>
      <label d2p1:name="" d2p1:code="@GER_LABEL:SealNum">
        <text d2p1:language="en-US" d2p1:value="Seal Number(s)"/>
      </label>
      <label d2p1:name="" d2p1:code="@GER_LABEL:Slip">
        <text d2p1:language="en-US" d2p1:value="Slip"/>
      </label>
      <label d2p1:name="" d2p1:code="@GER_LABEL:State">
        <text d2p1:language="en-US" d2p1:value="State"/>
      </label>
      <label d2p1:name="" d2p1:code="@GER_LABEL:Street">
        <text d2p1:language="en-US" d2p1:value="Street"/>
      </label>
      <label d2p1:name="" d2p1:code="@GER_LABEL:Text">
        <text d2p1:language="en-US" d2p1:value="Text"/>
      </label>
      <label d2p1:name="" d2p1:code="@GER_LABEL:TrailerNumber">
        <text d2p1:language="en-US" d2p1:value="Trailer number"/>
      </label>
      <label d2p1:name="" d2p1:code="@GER_LABEL:Value">
        <text d2p1:language="en-US" d2p1:value="Value"/>
      </label>
      <label d2p1:name="" d2p1:code="@GER_LABEL:Weight">
        <text d2p1:language="en-US" d2p1:value="Weight"/>
      </label>
      <label d2p1:name="" d2p1:code="@GER_LABEL:ZipCode">
        <text d2p1:language="en-US" d2p1:value="Zip code"/>
      </label>
      <label d2p1:name="" d2p1:code="@GLS103588">
        <text d2p1:language="en-US" d2p1:value="Advance holders"/>
      </label>
      <label d2p1:name="" d2p1:code="@GLS103666">
        <text d2p1:language="en-US" d2p1:value="Deferrals"/>
      </label>
      <label d2p1:name="" d2p1:code="@GLS103734">
        <text d2p1:language="en-US" d2p1:value="Expense and income codes"/>
      </label>
      <label d2p1:name="" d2p1:code="@GLS104459">
        <text d2p1:language="en-US" d2p1:value="Cash accounts"/>
      </label>
      <label d2p1:name="" d2p1:code="@GLS106645">
        <text d2p1:language="en-US" d2p1:value="Fixed assets (Russia)"/>
      </label>
      <label d2p1:name="" d2p1:code="@GLS106724">
        <text d2p1:language="en-US" d2p1:value="Agreements"/>
      </label>
      <label d2p1:name="" d2p1:code="@GLS220046">
        <text d2p1:language="en-US" d2p1:value="Head of the company"/>
      </label>
      <label d2p1:name="" d2p1:code="@GLS220835">
        <text d2p1:language="en-US" d2p1:value="Enterprise code"/>
      </label>
      <label d2p1:name="" d2p1:code="@RegistrationNumbers:EnterpriseIdCompanyId">
        <text d2p1:language="en-US" d2p1:value="Enterprise ID (COID)"/>
      </label>
      <label d2p1:name="" d2p1:code="@ret3005">
        <text d2p1:language="en-US" d2p1:value="Stores"/>
      </label>
      <label d2p1:name="" d2p1:code="@RET3277">
        <text d2p1:language="en-US" d2p1:value="POS registers"/>
      </label>
      <label d2p1:name="" d2p1:code="@RET5709">
        <text d2p1:language="en-US" d2p1:value="Retail channels"/>
      </label>
      <label d2p1:name="" d2p1:code="@SYS112686">
        <text d2p1:language="en-US" d2p1:value="Session date and time"/>
      </label>
      <label d2p1:name="" d2p1:code="@SYS11795">
        <text d2p1:language="en-US" d2p1:value="Session date"/>
      </label>
      <label d2p1:name="" d2p1:code="@SYS129127">
        <text d2p1:language="en-US" d2p1:value="Custom list financial dimension"/>
      </label>
      <label d2p1:name="" d2p1:code="@SYS13522">
        <text d2p1:language="en-US" d2p1:value="County"/>
      </label>
      <label d2p1:name="" d2p1:code="@SYS1517">
        <text d2p1:language="en-US" d2p1:value="Bank account"/>
      </label>
      <label d2p1:name="" d2p1:code="@SYS190388">
        <text d2p1:language="en-US" d2p1:value="Street number"/>
      </label>
      <label d2p1:name="" d2p1:code="@SYS22221">
        <text d2p1:language="en-US" d2p1:value="Internet address"/>
      </label>
      <label d2p1:name="" d2p1:code="@SYS22249">
        <text d2p1:language="en-US" d2p1:value="City"/>
      </label>
      <label d2p1:name="" d2p1:code="@SYS22737">
        <text d2p1:language="en-US" d2p1:value="Bank name"/>
      </label>
      <label d2p1:name="" d2p1:code="@SYS23725">
        <text d2p1:language="en-US" d2p1:value="SWIFT code"/>
      </label>
      <label d2p1:name="" d2p1:code="@SYS24546">
        <text d2p1:language="en-US" d2p1:value="Delivery number"/>
      </label>
      <label d2p1:name="" d2p1:code="@SYS26871">
        <text d2p1:language="en-US" d2p1:value="Intrastat code"/>
      </label>
      <label d2p1:name="" d2p1:code="@SYS303656">
        <text d2p1:language="en-US" d2p1:value="Personnel number"/>
      </label>
      <label d2p1:name="" d2p1:code="@SYS314486">
        <text d2p1:language="en-US" d2p1:value="FI-Creditor ID"/>
      </label>
      <label d2p1:name="" d2p1:code="@SYS320666">
        <text d2p1:language="en-US" d2p1:value="Worker name"/>
      </label>
      <label d2p1:name="" d2p1:code="@SYS323504">
        <text d2p1:language="en-US" d2p1:value="ZIP/postal code"/>
      </label>
      <label d2p1:name="" d2p1:code="@SYS323505">
        <text d2p1:language="en-US" d2p1:value="Street"/>
      </label>
      <label d2p1:name="" d2p1:code="@SYS323506">
        <text d2p1:language="en-US" d2p1:value="State"/>
      </label>
      <label d2p1:name="" d2p1:code="@SYS335041">
        <text d2p1:language="en-US" d2p1:value="Name or description"/>
      </label>
      <label d2p1:name="" d2p1:code="@SYS335710">
        <text d2p1:language="en-US" d2p1:value="VAT exempt number export"/>
      </label>
      <label d2p1:name="" d2p1:code="@SYS335711">
        <text d2p1:language="en-US" d2p1:value="VAT exempt number import"/>
      </label>
      <label d2p1:name="" d2p1:code="@SYS335712">
        <text d2p1:language="en-US" d2p1:value="Branch number extension export"/>
      </label>
      <label d2p1:name="" d2p1:code="@SYS335713">
        <text d2p1:language="en-US" d2p1:value="Branch number extension import"/>
      </label>
      <label d2p1:name="" d2p1:code="@SYS343362">
        <text d2p1:language="en-US" d2p1:value="Bank accounts"/>
      </label>
      <label d2p1:name="" d2p1:code="@SYS343364">
        <text d2p1:language="en-US" d2p1:value="Customers"/>
      </label>
      <label d2p1:name="" d2p1:code="@SYS343366">
        <text d2p1:language="en-US" d2p1:value="Departments"/>
      </label>
      <label d2p1:name="" d2p1:code="@SYS343372">
        <text d2p1:language="en-US" d2p1:value="Fixed assets"/>
      </label>
      <label d2p1:name="" d2p1:code="@SYS343375">
        <text d2p1:language="en-US" d2p1:value="Item groups"/>
      </label>
      <label d2p1:name="" d2p1:code="@SYS343377">
        <text d2p1:language="en-US" d2p1:value="Items"/>
      </label>
      <label d2p1:name="" d2p1:code="@SYS343379">
        <text d2p1:language="en-US" d2p1:value="Jobs"/>
      </label>
      <label d2p1:name="" d2p1:code="@SYS343381">
        <text d2p1:language="en-US" d2p1:value="Legal entities"/>
      </label>
      <label d2p1:name="" d2p1:code="@SYS343384">
        <text d2p1:language="en-US" d2p1:value="Business units"/>
      </label>
      <label d2p1:name="" d2p1:code="@SYS343390">
        <text d2p1:language="en-US" d2p1:value="Projects"/>
      </label>
      <label d2p1:name="" d2p1:code="@SYS343403">
        <text d2p1:language="en-US" d2p1:value="Vendors"/>
      </label>
      <label d2p1:name="" d2p1:code="@SYS343405">
        <text d2p1:language="en-US" d2p1:value="Workers"/>
      </label>
      <label d2p1:name="" d2p1:code="@SYS343406">
        <text d2p1:language="en-US" d2p1:value="Campaigns"/>
      </label>
      <label d2p1:name="" d2p1:code="@SYS343409">
        <text d2p1:language="en-US" d2p1:value="Cost centers"/>
      </label>
      <label d2p1:name="" d2p1:code="@SYS343425">
        <text d2p1:language="en-US" d2p1:value="Main accounts"/>
      </label>
      <label d2p1:name="" d2p1:code="@SYS34389">
        <text d2p1:language="en-US" d2p1:value="Contractor"/>
      </label>
      <label d2p1:name="" d2p1:code="@SYS4080103">
        <text d2p1:language="en-US" d2p1:value="Fiscal establishments"/>
      </label>
      <label d2p1:name="" d2p1:code="@SYS4082524">
        <text d2p1:language="en-US" d2p1:value="Tax branches"/>
      </label>
      <label d2p1:name="" d2p1:code="@SYS54123">
        <text d2p1:language="en-US" d2p1:value="DVR"/>
      </label>
      <label d2p1:name="" d2p1:code="@SYS5695">
        <text d2p1:language="en-US" d2p1:value="Giro account"/>
      </label>
      <label d2p1:name="" d2p1:code="@SYS5845">
        <text d2p1:language="en-US" d2p1:value="Email"/>
      </label>
      <label d2p1:name="" d2p1:code="@SYS5878">
        <text d2p1:language="en-US" d2p1:value="Sales tax"/>
      </label>
      <label d2p1:name="" d2p1:code="@SYS63284">
        <text d2p1:language="en-US" d2p1:value="Branch/Subsidiary"/>
      </label>
      <label d2p1:name="" d2p1:code="@SYS69789">
        <text d2p1:language="en-US" d2p1:value="Activity code"/>
      </label>
      <label d2p1:name="" d2p1:code="@SYS70359">
        <text d2p1:language="en-US" d2p1:value="Registration numbers"/>
      </label>
      <label d2p1:name="" d2p1:code="@SYS70361">
        <text d2p1:language="en-US" d2p1:value="Routing number"/>
      </label>
      <label d2p1:name="" d2p1:code="@SYS71686">
        <text d2p1:language="en-US" d2p1:value="IBAN"/>
      </label>
      <label d2p1:name="" d2p1:code="@SYS7437">
        <text d2p1:language="en-US" d2p1:value="Country/region"/>
      </label>
      <label d2p1:name="" d2p1:code="@SYS7572">
        <text d2p1:language="en-US" d2p1:value="Currency"/>
      </label>
      <label d2p1:name="" d2p1:code="@SYS7869">
        <text d2p1:language="en-US" d2p1:value="Telephone"/>
      </label>
      <label d2p1:name="" d2p1:code="@SYS7888">
        <text d2p1:language="en-US" d2p1:value="Fax"/>
      </label>
      <label d2p1:name="" d2p1:code="@SYS80991">
        <text d2p1:language="en-US" d2p1:value="Name"/>
      </label>
      <label d2p1:name="" d2p1:code="@SYS9362">
        <text d2p1:language="en-US" d2p1:value="Address"/>
      </label>
      <label d2p1:name="" d2p1:code="@SYS969">
        <text d2p1:language="en-US" d2p1:value="Tax registration number"/>
      </label>
      <label d2p1:name="" d2p1:code="@SYS98533">
        <text d2p1:language="en-US" d2p1:value="Title"/>
      </label>
      <label d2p1:name="" d2p1:code="@SYS99772">
        <text d2p1:language="en-US" d2p1:value="Tax representative"/>
      </label>
    </labels>
  </dataSourcePackage>
  <DataSources xmlns="">
    <DataSource xmlns:d3p1="http://schemas.docentric.com/dynamics-ax/templates" Name="GeneralData" IsDefault="0" DataKind="2" d3p1:dataSectionType="2">
      <Schema Origin="2">
        <XsdList>
          <MainXsd>
            <xs:schema xmlns:xs="http://www.w3.org/2001/XMLSchema">
              <xs:complexType name="Enum">
                <xs:attribute name="Value" type="xs:integer" use="optional">
                  <xs:annotation>
                    <xs:appinfo>
                      <xse:label xmlns:xse="http://schemas.docentric.com/xml-schema-extensions" xse:text="Enum element value" xse:refCode="@DocentricAX:EnumElementValue"/>
                    </xs:appinfo>
                  </xs:annotation>
                </xs:attribute>
                <xs:attribute name="Name" type="xs:string" use="optional">
                  <xs:annotation>
                    <xs:appinfo>
                      <xse:label xmlns:xse="http://schemas.docentric.com/xml-schema-extensions" xse:text="Enum element name" xse:refCode="@DocentricAX:EnumElementName"/>
                    </xs:appinfo>
                  </xs:annotation>
                </xs:attribute>
                <xs:attribute name="Text" type="xs:string" use="optional">
                  <xs:annotation>
                    <xs:appinfo>
                      <xse:label xmlns:xse="http://schemas.docentric.com/xml-schema-extensions" xse:text="Enum element text" xse:refCode="@DocentricAX:EnumElementText"/>
                    </xs:appinfo>
                  </xs:annotation>
                </xs:attribute>
              </xs:complexType>
              <xs:complexType name="UserDefEnum">
                <xs:attribute name="Name" type="xs:string" use="optional">
                  <xs:annotation>
                    <xs:appinfo>
                      <xse:label xmlns:xse="http://schemas.docentric.com/xml-schema-extensions" xse:text="Enum element name" xse:refCode="@DocentricAX:EnumElementName"/>
                    </xs:appinfo>
                  </xs:annotation>
                </xs:attribute>
                <xs:attribute name="Label" type="xs:string" use="optional">
                  <xs:annotation>
                    <xs:appinfo>
                      <xse:label xmlns:xse="http://schemas.docentric.com/xml-schema-extensions" xse:text="Enum element label" xse:refCode="@DocentricAX:EnumElementLabel"/>
                    </xs:appinfo>
                  </xs:annotation>
                </xs:attribute>
              </xs:complexType>
              <xs:element name="GeneralData">
                <xs:annotation>
                  <xs:appinfo>
                    <xse:label xmlns:xse="http://schemas.docentric.com/xml-schema-extensions" xse:text="General data" xse:refCode="@DocentricAX:GeneralData"/>
                  </xs:appinfo>
                </xs:annotation>
                <xs:complexType>
                  <xs:choice minOccurs="0" maxOccurs="unbounded">
                    <xs:element name="CurrentCompany">
                      <xs:annotation>
                        <xs:appinfo>
                          <xse:label xmlns:xse="http://schemas.docentric.com/xml-schema-extensions" xse:text="Current company info" xse:refCode="@DocentricAX:CurrentCompanyInfo"/>
                        </xs:appinfo>
                      </xs:annotation>
                      <xs:complexType>
                        <xs:choice minOccurs="0" maxOccurs="unbounded">
                          <xs:element name="PrimaryPostalAddress">
                            <xs:annotation>
                              <xs:appinfo>
                                <xse:label xmlns:xse="http://schemas.docentric.com/xml-schema-extensions" xse:text="Primary postal address" xse:refCode="@DocentricAX:PrimaryPostalAddress"/>
                              </xs:appinfo>
                            </xs:annotation>
                            <xs:complexType>
                              <xs:attribute name="Address" type="xs:string" use="optional">
                                <xs:annotation>
                                  <xs:appinfo>
                                    <xse:label xmlns:xse="http://schemas.docentric.com/xml-schema-extensions" xse:text="Address" xse:refCode="@SYS9362"/>
                                  </xs:appinfo>
                                </xs:annotation>
                              </xs:attribute>
                              <xs:attribute name="City" type="xs:string" use="optional">
                                <xs:annotation>
                                  <xs:appinfo>
                                    <xse:label xmlns:xse="http://schemas.docentric.com/xml-schema-extensions" xse:text="City" xse:refCode="@SYS22249"/>
                                  </xs:appinfo>
                                </xs:annotation>
                              </xs:attribute>
                              <xs:attribute name="CountryRegionId" type="xs:string" use="optional">
                                <xs:annotation>
                                  <xs:appinfo>
                                    <xse:label xmlns:xse="http://schemas.docentric.com/xml-schema-extensions" xse:text="Country/region" xse:refCode="@SYS7437"/>
                                  </xs:appinfo>
                                </xs:annotation>
                              </xs:attribute>
                              <xs:attribute name="County" type="xs:string" use="optional">
                                <xs:annotation>
                                  <xs:appinfo>
                                    <xse:label xmlns:xse="http://schemas.docentric.com/xml-schema-extensions" xse:text="County" xse:refCode="@SYS13522"/>
                                  </xs:appinfo>
                                </xs:annotation>
                              </xs:attribute>
                              <xs:attribute name="LocationName" type="xs:string" use="optional">
                                <xs:annotation>
                                  <xs:appinfo>
                                    <xse:label xmlns:xse="http://schemas.docentric.com/xml-schema-extensions" xse:text="Name or description" xse:refCode="@SYS335041"/>
                                  </xs:appinfo>
                                </xs:annotation>
                              </xs:attribute>
                              <xs:attribute name="State" type="xs:string" use="optional">
                                <xs:annotation>
                                  <xs:appinfo>
                                    <xse:label xmlns:xse="http://schemas.docentric.com/xml-schema-extensions" xse:text="State" xse:refCode="@SYS323506"/>
                                  </xs:appinfo>
                                </xs:annotation>
                              </xs:attribute>
                              <xs:attribute name="Street" type="xs:string" use="optional">
                                <xs:annotation>
                                  <xs:appinfo>
                                    <xse:label xmlns:xse="http://schemas.docentric.com/xml-schema-extensions" xse:text="Street" xse:refCode="@SYS323505"/>
                                  </xs:appinfo>
                                </xs:annotation>
                              </xs:attribute>
                              <xs:attribute name="StreetNumber" type="xs:string" use="optional">
                                <xs:annotation>
                                  <xs:appinfo>
                                    <xse:label xmlns:xse="http://schemas.docentric.com/xml-schema-extensions" xse:text="Street number" xse:refCode="@SYS190388"/>
                                  </xs:appinfo>
                                </xs:annotation>
                              </xs:attribute>
                              <xs:attribute name="ZipCode" type="xs:string" use="optional">
                                <xs:annotation>
                                  <xs:appinfo>
                                    <xse:label xmlns:xse="http://schemas.docentric.com/xml-schema-extensions" xse:text="ZIP/postal code" xse:refCode="@SYS323504"/>
                                  </xs:appinfo>
                                </xs:annotation>
                              </xs:attribute>
                            </xs:complexType>
                          </xs:element>
                          <xs:element name="BankAccount">
                            <xs:annotation>
                              <xs:appinfo>
                                <xse:label xmlns:xse="http://schemas.docentric.com/xml-schema-extensions" xse:text="Bank account" xse:refCode="@SYS1517"/>
                              </xs:appinfo>
                            </xs:annotation>
                            <xs:complexType>
                              <xs:attribute name="Bank" type="xs:string" use="optional">
                                <xs:annotation>
                                  <xs:appinfo>
                                    <xse:label xmlns:xse="http://schemas.docentric.com/xml-schema-extensions" xse:text="Bank account" xse:refCode="@SYS1517"/>
                                  </xs:appinfo>
                                </xs:annotation>
                              </xs:attribute>
                              <xs:attribute name="CurrencyCode" type="xs:string" use="optional">
                                <xs:annotation>
                                  <xs:appinfo>
                                    <xse:label xmlns:xse="http://schemas.docentric.com/xml-schema-extensions" xse:text="Currency" xse:refCode="@SYS7572"/>
                                  </xs:appinfo>
                                </xs:annotation>
                              </xs:attribute>
                              <xs:attribute name="Giro" type="xs:string" use="optional">
                                <xs:annotation>
                                  <xs:appinfo>
                                    <xse:label xmlns:xse="http://schemas.docentric.com/xml-schema-extensions" xse:text="Giro account" xse:refCode="@SYS5695"/>
                                  </xs:appinfo>
                                </xs:annotation>
                              </xs:attribute>
                              <xs:attribute name="IBAN" type="xs:string" use="optional">
                                <xs:annotation>
                                  <xs:appinfo>
                                    <xse:label xmlns:xse="http://schemas.docentric.com/xml-schema-extensions" xse:text="IBAN" xse:refCode="@SYS71686"/>
                                  </xs:appinfo>
                                </xs:annotation>
                              </xs:attribute>
                              <xs:attribute name="Name" type="xs:string" use="optional">
                                <xs:annotation>
                                  <xs:appinfo>
                                    <xse:label xmlns:xse="http://schemas.docentric.com/xml-schema-extensions" xse:text="Bank name" xse:refCode="@SYS22737"/>
                                  </xs:appinfo>
                                </xs:annotation>
                              </xs:attribute>
                              <xs:attribute name="SWIFT" type="xs:string" use="optional">
                                <xs:annotation>
                                  <xs:appinfo>
                                    <xse:label xmlns:xse="http://schemas.docentric.com/xml-schema-extensions" xse:text="SWIFT code" xse:refCode="@SYS23725"/>
                                  </xs:appinfo>
                                </xs:annotation>
                              </xs:attribute>
                            </xs:complexType>
                          </xs:element>
                          <xs:element name="SalesTax">
                            <xs:annotation>
                              <xs:appinfo>
                                <xse:label xmlns:xse="http://schemas.docentric.com/xml-schema-extensions" xse:text="Sales tax" xse:refCode="@SYS5878"/>
                              </xs:appinfo>
                            </xs:annotation>
                            <xs:complexType>
                              <xs:attribute name="ImportVATNum" type="xs:string" use="optional">
                                <xs:annotation>
                                  <xs:appinfo>
                                    <xse:label xmlns:xse="http://schemas.docentric.com/xml-schema-extensions" xse:text="VAT exempt number import" xse:refCode="@SYS335711"/>
                                  </xs:appinfo>
                                </xs:annotation>
                              </xs:attribute>
                              <xs:attribute name="ImportVATNumBranchId" type="xs:string" use="optional">
                                <xs:annotation>
                                  <xs:appinfo>
                                    <xse:label xmlns:xse="http://schemas.docentric.com/xml-schema-extensions" xse:text="Branch number extension import" xse:refCode="@SYS335713"/>
                                  </xs:appinfo>
                                </xs:annotation>
                              </xs:attribute>
                              <xs:attribute name="TaxRepresentative" type="xs:string" use="optional">
                                <xs:annotation>
                                  <xs:appinfo>
                                    <xse:label xmlns:xse="http://schemas.docentric.com/xml-schema-extensions" xse:text="Tax representative" xse:refCode="@SYS99772"/>
                                  </xs:appinfo>
                                </xs:annotation>
                              </xs:attribute>
                              <xs:attribute name="VATNum" type="xs:string" use="optional">
                                <xs:annotation>
                                  <xs:appinfo>
                                    <xse:label xmlns:xse="http://schemas.docentric.com/xml-schema-extensions" xse:text="VAT exempt number export" xse:refCode="@SYS335710"/>
                                  </xs:appinfo>
                                </xs:annotation>
                              </xs:attribute>
                              <xs:attribute name="VATNumBranchId" type="xs:string" use="optional">
                                <xs:annotation>
                                  <xs:appinfo>
                                    <xse:label xmlns:xse="http://schemas.docentric.com/xml-schema-extensions" xse:text="Branch number extension export" xse:refCode="@SYS335712"/>
                                  </xs:appinfo>
                                </xs:annotation>
                              </xs:attribute>
                            </xs:complexType>
                          </xs:element>
                          <xs:element name="RegistrationNumbers">
                            <xs:annotation>
                              <xs:appinfo>
                                <xse:label xmlns:xse="http://schemas.docentric.com/xml-schema-extensions" xse:text="Registration numbers" xse:refCode="@SYS70359"/>
                              </xs:appinfo>
                            </xs:annotation>
                            <xs:complexType>
                              <xs:attribute name="ActivityCode" type="xs:string" use="optional">
                                <xs:annotation>
                                  <xs:appinfo>
                                    <xse:label xmlns:xse="http://schemas.docentric.com/xml-schema-extensions" xse:text="Activity code" xse:refCode="@SYS69789"/>
                                  </xs:appinfo>
                                </xs:annotation>
                              </xs:attribute>
                              <xs:attribute name="BranchId" type="xs:string" use="optional">
                                <xs:annotation>
                                  <xs:appinfo>
                                    <xse:label xmlns:xse="http://schemas.docentric.com/xml-schema-extensions" xse:text="Branch/Subsidiary" xse:refCode="@SYS63284"/>
                                  </xs:appinfo>
                                </xs:annotation>
                              </xs:attribute>
                              <xs:attribute name="CoRegNum" type="xs:string" use="optional">
                                <xs:annotation>
                                  <xs:appinfo>
                                    <xse:label xmlns:xse="http://schemas.docentric.com/xml-schema-extensions" xse:text="Tax registration number" xse:refCode="@SYS969"/>
                                  </xs:appinfo>
                                </xs:annotation>
                              </xs:attribute>
                              <xs:attribute name="DVRid" type="xs:string" use="optional">
                                <xs:annotation>
                                  <xs:appinfo>
                                    <xse:label xmlns:xse="http://schemas.docentric.com/xml-schema-extensions" xse:text="DVR" xse:refCode="@SYS54123"/>
                                  </xs:appinfo>
                                </xs:annotation>
                              </xs:attribute>
                              <xs:attribute name="EnterpriseCode" type="xs:string" use="optional">
                                <xs:annotation>
                                  <xs:appinfo>
                                    <xse:label xmlns:xse="http://schemas.docentric.com/xml-schema-extensions" xse:text="Enterprise code" xse:refCode="@GLS220835"/>
                                  </xs:appinfo>
                                </xs:annotation>
                              </xs:attribute>
                              <xs:attribute name="EnterpriseNumber" type="xs:string" use="optional">
                                <xs:annotation>
                                  <xs:appinfo>
                                    <xse:label xmlns:xse="http://schemas.docentric.com/xml-schema-extensions" xse:text="Enterprise ID (COID)" xse:refCode="@RegistrationNumbers:EnterpriseIdCompanyId"/>
                                  </xs:appinfo>
                                </xs:annotation>
                              </xs:attribute>
                              <xs:attribute name="FICreditorID_DK" type="xs:string" use="optional">
                                <xs:annotation>
                                  <xs:appinfo>
                                    <xse:label xmlns:xse="http://schemas.docentric.com/xml-schema-extensions" xse:text="FI-Creditor ID" xse:refCode="@SYS314486"/>
                                  </xs:appinfo>
                                </xs:annotation>
                              </xs:attribute>
                              <xs:attribute name="IntrastatCode" type="xs:string" use="optional">
                                <xs:annotation>
                                  <xs:appinfo>
                                    <xse:label xmlns:xse="http://schemas.docentric.com/xml-schema-extensions" xse:text="Intrastat code" xse:refCode="@SYS26871"/>
                                  </xs:appinfo>
                                </xs:annotation>
                              </xs:attribute>
                              <xs:attribute name="RegNum" type="xs:string" use="optional">
                                <xs:annotation>
                                  <xs:appinfo>
                                    <xse:label xmlns:xse="http://schemas.docentric.com/xml-schema-extensions" xse:text="Routing number" xse:refCode="@SYS70361"/>
                                  </xs:appinfo>
                                </xs:annotation>
                              </xs:attribute>
                              <xs:attribute name="UPSNum" type="xs:string" use="optional">
                                <xs:annotation>
                                  <xs:appinfo>
                                    <xse:label xmlns:xse="http://schemas.docentric.com/xml-schema-extensions" xse:text="Delivery number" xse:refCode="@SYS24546"/>
                                  </xs:appinfo>
                                </xs:annotation>
                              </xs:attribute>
                            </xs:complexType>
                          </xs:element>
                        </xs:choice>
                        <xs:attribute name="CompanyHead" type="xs:string" use="optional">
                          <xs:annotation>
                            <xs:appinfo>
                              <xse:label xmlns:xse="http://schemas.docentric.com/xml-schema-extensions" xse:text="Head of the company" xse:refCode="@GLS220046"/>
                            </xs:appinfo>
                          </xs:annotation>
                        </xs:attribute>
                        <xs:attribute name="CompanyId" type="xs:string" use="optional">
                          <xs:annotation>
                            <xs:appinfo>
                              <xse:label xmlns:xse="http://schemas.docentric.com/xml-schema-extensions" xse:text="Company ID" xse:refCode="@DocentricAX:CompanyId"/>
                            </xs:appinfo>
                          </xs:annotation>
                        </xs:attribute>
                        <xs:attribute name="Email" type="xs:string" use="optional">
                          <xs:annotation>
                            <xs:appinfo>
                              <xse:label xmlns:xse="http://schemas.docentric.com/xml-schema-extensions" xse:text="Email" xse:refCode="@SYS5845"/>
                            </xs:appinfo>
                          </xs:annotation>
                        </xs:attribute>
                        <xs:attribute name="LanguageId" type="xs:string" use="optional">
                          <xs:annotation>
                            <xs:appinfo>
                              <xse:label xmlns:xse="http://schemas.docentric.com/xml-schema-extensions" xse:text="Company language" xse:refCode="@DocentricAX:CompanyLanguage"/>
                            </xs:appinfo>
                          </xs:annotation>
                        </xs:attribute>
                        <xs:attribute name="Logo" type="xs:base64Binary" use="optional">
                          <xs:annotation>
                            <xs:appinfo>
                              <xse:label xmlns:xse="http://schemas.docentric.com/xml-schema-extensions" xse:text="Company logo" xse:refCode="@DocentricAX:CompanyLogo"/>
                            </xs:appinfo>
                          </xs:annotation>
                        </xs:attribute>
                        <xs:attribute name="LogoIncluded" type="xs:boolean" use="optional">
                          <xs:annotation>
                            <xs:appinfo>
                              <xse:label xmlns:xse="http://schemas.docentric.com/xml-schema-extensions" xse:text="Is company logo included" xse:refCode="@DocentricAX:CompanyLogoIncluded"/>
                            </xs:appinfo>
                          </xs:annotation>
                        </xs:attribute>
                        <xs:attribute name="Name" type="xs:string" use="optional">
                          <xs:annotation>
                            <xs:appinfo>
                              <xse:label xmlns:xse="http://schemas.docentric.com/xml-schema-extensions" xse:text="Name" xse:refCode="@SYS80991"/>
                            </xs:appinfo>
                          </xs:annotation>
                        </xs:attribute>
                        <xs:attribute name="Phone" type="xs:string" use="optional">
                          <xs:annotation>
                            <xs:appinfo>
                              <xse:label xmlns:xse="http://schemas.docentric.com/xml-schema-extensions" xse:text="Telephone" xse:refCode="@SYS7869"/>
                            </xs:appinfo>
                          </xs:annotation>
                        </xs:attribute>
                        <xs:attribute name="Telefax" type="xs:string" use="optional">
                          <xs:annotation>
                            <xs:appinfo>
                              <xse:label xmlns:xse="http://schemas.docentric.com/xml-schema-extensions" xse:text="Fax" xse:refCode="@SYS7888"/>
                            </xs:appinfo>
                          </xs:annotation>
                        </xs:attribute>
                        <xs:attribute name="Url" type="xs:anyURI" use="optional">
                          <xs:annotation>
                            <xs:appinfo>
                              <xse:label xmlns:xse="http://schemas.docentric.com/xml-schema-extensions" xse:text="Internet address" xse:refCode="@SYS22221"/>
                            </xs:appinfo>
                          </xs:annotation>
                        </xs:attribute>
                      </xs:complexType>
                    </xs:element>
                    <xs:element name="CurrentWorker">
                      <xs:annotation>
                        <xs:appinfo>
                          <xse:label xmlns:xse="http://schemas.docentric.com/xml-schema-extensions" xse:text="Current worker info" xse:refCode="@DocentricAX:CurrentWorkerInfo"/>
                        </xs:appinfo>
                      </xs:annotation>
                      <xs:complexType>
                        <xs:attribute name="Email" type="xs:string" use="optional">
                          <xs:annotation>
                            <xs:appinfo>
                              <xse:label xmlns:xse="http://schemas.docentric.com/xml-schema-extensions" xse:text="Email" xse:refCode="@SYS5845"/>
                            </xs:appinfo>
                          </xs:annotation>
                        </xs:attribute>
                        <xs:attribute name="IsContractor" type="xs:boolean" use="optional">
                          <xs:annotation>
                            <xs:appinfo>
                              <xse:label xmlns:xse="http://schemas.docentric.com/xml-schema-extensions" xse:text="Contractor" xse:refCode="@SYS34389"/>
                            </xs:appinfo>
                          </xs:annotation>
                        </xs:attribute>
                        <xs:attribute name="Name" type="xs:string" use="optional">
                          <xs:annotation>
                            <xs:appinfo>
                              <xse:label xmlns:xse="http://schemas.docentric.com/xml-schema-extensions" xse:text="Worker name" xse:refCode="@SYS320666"/>
                            </xs:appinfo>
                          </xs:annotation>
                        </xs:attribute>
                        <xs:attribute name="OMOperatingUnitName" type="xs:string" use="optional">
                          <xs:annotation>
                            <xs:appinfo>
                              <xse:label xmlns:xse="http://schemas.docentric.com/xml-schema-extensions" xse:text="Primary department" xse:refCode="@DocentricAX:PrimaryDepartment"/>
                            </xs:appinfo>
                          </xs:annotation>
                        </xs:attribute>
                        <xs:attribute name="OMOperatingUnitNumber" type="xs:string" use="optional">
                          <xs:annotation>
                            <xs:appinfo>
                              <xse:label xmlns:xse="http://schemas.docentric.com/xml-schema-extensions" xse:text="Primary department number" xse:refCode="@DocentricAX:PrimaryDepartmentNumber"/>
                            </xs:appinfo>
                          </xs:annotation>
                        </xs:attribute>
                        <xs:attribute name="PersonnelNumber" type="xs:string" use="optional">
                          <xs:annotation>
                            <xs:appinfo>
                              <xse:label xmlns:xse="http://schemas.docentric.com/xml-schema-extensions" xse:text="Personnel number" xse:refCode="@SYS303656"/>
                            </xs:appinfo>
                          </xs:annotation>
                        </xs:attribute>
                        <xs:attribute name="Title" type="xs:string" use="optional">
                          <xs:annotation>
                            <xs:appinfo>
                              <xse:label xmlns:xse="http://schemas.docentric.com/xml-schema-extensions" xse:text="Title" xse:refCode="@SYS98533"/>
                            </xs:appinfo>
                          </xs:annotation>
                        </xs:attribute>
                      </xs:complexType>
                    </xs:element>
                    <xs:element name="Misc">
                      <xs:annotation>
                        <xs:appinfo>
                          <xse:label xmlns:xse="http://schemas.docentric.com/xml-schema-extensions" xse:text="Miscellaneous" xse:refCode="@DocentricAX:Miscellaneous"/>
                        </xs:appinfo>
                      </xs:annotation>
                      <xs:complexType>
                        <xs:choice minOccurs="0" maxOccurs="unbounded">
                          <xs:element name="PrintDestination" type="Enum">
                            <xs:annotation>
                              <xs:appinfo>
                                <xse:label xmlns:xse="http://schemas.docentric.com/xml-schema-extensions" xse:text="Selected print destination" xse:refCode="@DocentricAX:SelectedPrintDestination"/>
                              </xs:appinfo>
                            </xs:annotation>
                          </xs:element>
                        </xs:choice>
                        <xs:attribute name="LanguageId" type="xs:string" use="optional">
                          <xs:annotation>
                            <xs:appinfo>
                              <xse:label xmlns:xse="http://schemas.docentric.com/xml-schema-extensions" xse:text="Current language ID" xse:refCode="@DocentricAX:CurrentLanguageId"/>
                            </xs:appinfo>
                          </xs:annotation>
                        </xs:attribute>
                        <xs:attribute name="SessionDate" type="xs:date" use="optional">
                          <xs:annotation>
                            <xs:appinfo>
                              <xse:label xmlns:xse="http://schemas.docentric.com/xml-schema-extensions" xse:text="Session date" xse:refCode="@SYS11795"/>
                            </xs:appinfo>
                          </xs:annotation>
                        </xs:attribute>
                        <xs:attribute name="SessionDateTime" type="xs:dateTime" use="optional">
                          <xs:annotation>
                            <xs:appinfo>
                              <xse:label xmlns:xse="http://schemas.docentric.com/xml-schema-extensions" xse:text="Session date and time" xse:refCode="@SYS112686"/>
                            </xs:appinfo>
                          </xs:annotation>
                        </xs:attribute>
                      </xs:complexType>
                    </xs:element>
                  </xs:choice>
                </xs:complexType>
              </xs:element>
            </xs:schema>
          </MainXsd>
        </XsdList>
        <XmlNamespaceMappings>
          <XmlNamespaceMapping Prefix="xs" Name="http://www.w3.org/2001/XMLSchema"/>
          <XmlNamespaceMapping Prefix="docentricdg" Name="www.docentric.com/datagrouping"/>
        </XmlNamespaceMappings>
      </Schema>
      <PreviewData>
        <SampleXml>
          <GeneralData>
            <CurrentCompany CompanyId="usmf" Email="info@docentric.com" CompanyHead="" LanguageId="en-us" Logo="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" LogoIncluded="true" Name="Contoso Entertainment System USA" Phone="+386 31 331 888" Telefax="+386 31 331 822" Url="https://ax.docentric.com/">
              <PrimaryPostalAddress Address="123 Coffee Street&#10;Suite 300&#10;Redmond, WA 98052 &#10;USA" City="Redmond" CountryRegionId="USA" County="" LocationName="Contoso Entertainment System USA" State="WA" Street="123 Coffee Street&#10;Suite 300" StreetNumber="" ZipCode="98052"/>
              <BankAccount Bank="USMF OPER" CurrencyCode="USD" Giro="" IBAN="" Name="Operating account - USD" SWIFT=""/>
              <SalesTax ImportVATNum="991234" ImportVATNumBranchId="991100" TaxRepresentative="" VATNum="35-12345" VATNumBranchId="BN345"/>
              <RegistrationNumbers ActivityCode="" BranchId="" CoRegNum="1234123400" DVRid="" EnterpriseCode="" EnterpriseNumber="" FICreditorID_DK="" IntrastatCode="667788" RegNum="" UPSNum=""/>
            </CurrentCompany>
            <CurrentWorker Email="julia@contoso.com" IsContractor="false" Name="Julia Funderburk" OMOperatingUnitName="Sales &amp; Marketing" OMOperatingUnitNumber="022" PersonnelNumber="000020" Title="Marketing Executive"/>
            <Misc LanguageId="en-US" SessionDate="2020-03-20" SessionDateTime="2020-03-20T08:31:30">
              <PrintDestination Value="1" Name="File" Text="File"/>
            </Misc>
          </GeneralData>
        </SampleXml>
      </PreviewData>
    </DataSource>
    <DataSource xmlns:d3p1="http://schemas.docentric.com/dynamics-ax/templates" Name="MainData" IsDefault="0" DataKind="2" d3p1:dataSectionType="1">
      <Schema Origin="2">
        <XsdList>
          <MainXsd>
            <xs:schema xmlns:xs="http://www.w3.org/2001/XMLSchema">
              <xs:complexType name="Enum">
                <xs:attribute name="Value" type="xs:integer" use="optional">
                  <xs:annotation>
                    <xs:appinfo>
                      <xse:label xmlns:xse="http://schemas.docentric.com/xml-schema-extensions" xse:text="Enum element value" xse:refCode="@DocentricAX:EnumElementValue"/>
                    </xs:appinfo>
                  </xs:annotation>
                </xs:attribute>
                <xs:attribute name="Name" type="xs:string" use="optional">
                  <xs:annotation>
                    <xs:appinfo>
                      <xse:label xmlns:xse="http://schemas.docentric.com/xml-schema-extensions" xse:text="Enum element name" xse:refCode="@DocentricAX:EnumElementName"/>
                    </xs:appinfo>
                  </xs:annotation>
                </xs:attribute>
                <xs:attribute name="Text" type="xs:string" use="optional">
                  <xs:annotation>
                    <xs:appinfo>
                      <xse:label xmlns:xse="http://schemas.docentric.com/xml-schema-extensions" xse:text="Enum element text" xse:refCode="@DocentricAX:EnumElementText"/>
                    </xs:appinfo>
                  </xs:annotation>
                </xs:attribute>
              </xs:complexType>
              <xs:complexType name="UserDefEnum">
                <xs:attribute name="Name" type="xs:string" use="optional">
                  <xs:annotation>
                    <xs:appinfo>
                      <xse:label xmlns:xse="http://schemas.docentric.com/xml-schema-extensions" xse:text="Enum element name" xse:refCode="@DocentricAX:EnumElementName"/>
                    </xs:appinfo>
                  </xs:annotation>
                </xs:attribute>
                <xs:attribute name="Label" type="xs:string" use="optional">
                  <xs:annotation>
                    <xs:appinfo>
                      <xse:label xmlns:xse="http://schemas.docentric.com/xml-schema-extensions" xse:text="Enum element label" xse:refCode="@DocentricAX:EnumElementLabel"/>
                    </xs:appinfo>
                  </xs:annotation>
                </xs:attribute>
              </xs:complexType>
              <xs:element name="ReportData">
                <xs:annotation>
                  <xs:appinfo>
                    <xse:label xmlns:xse="http://schemas.docentric.com/xml-schema-extensions" xse:text="Report data" xse:refCode="@DocentricAX:ReportData"/>
                  </xs:appinfo>
                </xs:annotation>
                <xs:complexType>
                  <xs:choice minOccurs="0" maxOccurs="unbounded">
                    <xs:element name="WHSBillOfLading">
                      <xs:annotation>
                        <xs:appinfo>
                          <xse:label xmlns:xse="http://schemas.docentric.com/xml-schema-extensions" xse:text="Bill of lading" xse:refCode="@GER_LABEL:BillOfLading"/>
                        </xs:appinfo>
                      </xs:annotation>
                      <xs:complexType>
                        <xs:choice minOccurs="0" maxOccurs="unbounded">
                          <xs:element name="AdditionalDocuments">
                            <xs:annotation>
                              <xs:appinfo>
                                <xse:label xmlns:xse="http://schemas.docentric.com/xml-schema-extensions" xse:text="Additional documents" xse:refCode="@GER_LABEL:AdditionalDocuments"/>
                              </xs:appinfo>
                            </xs:annotation>
                            <xs:complexType>
                              <xs:attribute name="CarrierName" type="xs:string" use="optional">
                                <xs:annotation>
                                  <xs:appinfo>
                                    <xse:label xmlns:xse="http://schemas.docentric.com/xml-schema-extensions" xse:text="Carrier name" xse:refCode="@GER_LABEL:CarrierName"/>
                                  </xs:appinfo>
                                </xs:annotation>
                              </xs:attribute>
                              <xs:attribute name="CompanyName" type="xs:string" use="optional">
                                <xs:annotation>
                                  <xs:appinfo>
                                    <xse:label xmlns:xse="http://schemas.docentric.com/xml-schema-extensions" xse:text="Company name" xse:refCode="@GER_LABEL:CompanyName"/>
                                  </xs:appinfo>
                                </xs:annotation>
                              </xs:attribute>
                              <xs:attribute name="CountedByDriverPallets" type="xs:string" use="optional">
                                <xs:annotation>
                                  <xs:appinfo>
                                    <xse:label xmlns:xse="http://schemas.docentric.com/xml-schema-extensions" xse:text="By driver/Pallets said to contain" xse:refCode="@GER_LABEL:CountedByDriverPallets"/>
                                  </xs:appinfo>
                                </xs:annotation>
                              </xs:attribute>
                              <xs:attribute name="CountedByDriverPieces" type="xs:string" use="optional">
                                <xs:annotation>
                                  <xs:appinfo>
                                    <xse:label xmlns:xse="http://schemas.docentric.com/xml-schema-extensions" xse:text="By driver/Pieces" xse:refCode="@GER_LABEL:CountedByDriver"/>
                                  </xs:appinfo>
                                </xs:annotation>
                              </xs:attribute>
                              <xs:attribute name="CountedByShipper" type="xs:string" use="optional">
                                <xs:annotation>
                                  <xs:appinfo>
                                    <xse:label xmlns:xse="http://schemas.docentric.com/xml-schema-extensions" xse:text="By shipper" xse:refCode="@GER_LABEL:CountedByShipper"/>
                                  </xs:appinfo>
                                </xs:annotation>
                              </xs:attribute>
                              <xs:attribute name="Freight3rdParty" type="xs:string" use="optional">
                                <xs:annotation>
                                  <xs:appinfo>
                                    <xse:label xmlns:xse="http://schemas.docentric.com/xml-schema-extensions" xse:text="Third party" xse:refCode="@GER_LABEL:Freight3rdParty"/>
                                  </xs:appinfo>
                                </xs:annotation>
                              </xs:attribute>
                              <xs:attribute name="FreightCollect" type="xs:string" use="optional">
                                <xs:annotation>
                                  <xs:appinfo>
                                    <xse:label xmlns:xse="http://schemas.docentric.com/xml-schema-extensions" xse:text="Collect" xse:refCode="@GER_LABEL:FreightCollect"/>
                                  </xs:appinfo>
                                </xs:annotation>
                              </xs:attribute>
                              <xs:attribute name="FreightPrepaid" type="xs:string" use="optional">
                                <xs:annotation>
                                  <xs:appinfo>
                                    <xse:label xmlns:xse="http://schemas.docentric.com/xml-schema-extensions" xse:text="Prepaid" xse:refCode="@GER_LABEL:FreightPrepaid"/>
                                  </xs:appinfo>
                                </xs:annotation>
                              </xs:attribute>
                              <xs:attribute name="LoadedByDriver" type="xs:string" use="optional">
                                <xs:annotation>
                                  <xs:appinfo>
                                    <xse:label xmlns:xse="http://schemas.docentric.com/xml-schema-extensions" xse:text="By driver" xse:refCode="@GER_LABEL:LoadedByDriver"/>
                                  </xs:appinfo>
                                </xs:annotation>
                              </xs:attribute>
                              <xs:attribute name="LoadedByShipper" type="xs:string" use="optional">
                                <xs:annotation>
                                  <xs:appinfo>
                                    <xse:label xmlns:xse="http://schemas.docentric.com/xml-schema-extensions" xse:text="By shipper" xse:refCode="@GER_LABEL:LoadedByShipper"/>
                                  </xs:appinfo>
                                </xs:annotation>
                              </xs:attribute>
                              <xs:attribute name="MasterBillOfLadingId" type="xs:string" use="optional">
                                <xs:annotation>
                                  <xs:appinfo>
                                    <xse:label xmlns:xse="http://schemas.docentric.com/xml-schema-extensions" xse:text="Master bill of lading id" xse:refCode="@GER_LABEL:MasterBillOfLadingId"/>
                                  </xs:appinfo>
                                </xs:annotation>
                              </xs:attribute>
                              <xs:attribute name="ProNumber" type="xs:string" use="optional">
                                <xs:annotation>
                                  <xs:appinfo>
                                    <xse:label xmlns:xse="http://schemas.docentric.com/xml-schema-extensions" xse:text="Pro number" xse:refCode="@GER_LABEL:ProNumber"/>
                                  </xs:appinfo>
                                </xs:annotation>
                              </xs:attribute>
                              <xs:attribute name="SCAC" type="xs:string" use="optional">
                                <xs:annotation>
                                  <xs:appinfo>
                                    <xse:label xmlns:xse="http://schemas.docentric.com/xml-schema-extensions" xse:text="SCAC" xse:refCode="@GER_LABEL:SCAC"/>
                                  </xs:appinfo>
                                </xs:annotation>
                              </xs:attribute>
                              <xs:attribute name="SealNum" type="xs:string" use="optional">
                                <xs:annotation>
                                  <xs:appinfo>
                                    <xse:label xmlns:xse="http://schemas.docentric.com/xml-schema-extensions" xse:text="Seal Number(s)" xse:refCode="@GER_LABEL:SealNum"/>
                                  </xs:appinfo>
                                </xs:annotation>
                              </xs:attribute>
                              <xs:attribute name="TrailerNumber" type="xs:string" use="optional">
                                <xs:annotation>
                                  <xs:appinfo>
                                    <xse:label xmlns:xse="http://schemas.docentric.com/xml-schema-extensions" xse:text="Trailer number" xse:refCode="@GER_LABEL:TrailerNumber"/>
                                  </xs:appinfo>
                                </xs:annotation>
                              </xs:attribute>
                            </xs:complexType>
                          </xs:element>
                          <xs:element name="CustomerOrderInformation">
                            <xs:complexType>
                              <xs:choice minOccurs="0" maxOccurs="unbounded">
                                <xs:element name="ID">
                                  <xs:annotation>
                                    <xs:appinfo>
                                      <xse:label xmlns:xse="http://schemas.docentric.com/xml-schema-extensions" xse:text="Customer order number" xse:refCode="@GER_LABEL:CustomerOrderNumber"/>
                                    </xs:appinfo>
                                  </xs:annotation>
                                  <xs:complexType>
                                    <xs:attribute name="Value" type="xs:string" use="optional">
                                      <xs:annotation>
                                        <xs:appinfo>
                                          <xse:label xmlns:xse="http://schemas.docentric.com/xml-schema-extensions" xse:text="Value" xse:refCode="@GER_LABEL:Value"/>
                                        </xs:appinfo>
                                      </xs:annotation>
                                    </xs:attribute>
                                  </xs:complexType>
                                </xs:element>
                              </xs:choice>
                              <xs:attribute name="AdditionalShipperInfo" type="xs:string" use="optional">
                                <xs:annotation>
                                  <xs:appinfo>
                                    <xse:label xmlns:xse="http://schemas.docentric.com/xml-schema-extensions" xse:text="Additional shipper info" xse:refCode="@GER_LABEL:AdditionalShipperInfo"/>
                                  </xs:appinfo>
                                </xs:annotation>
                              </xs:attribute>
                              <xs:attribute name="Packages" type="xs:decimal" use="optional">
                                <xs:annotation>
                                  <xs:appinfo>
                                    <xse:label xmlns:xse="http://schemas.docentric.com/xml-schema-extensions" xse:text="Packages" xse:refCode="@GER_LABEL:Packages"/>
                                  </xs:appinfo>
                                </xs:annotation>
                              </xs:attribute>
                              <xs:attribute name="Pallet" type="xs:string" use="optional">
                                <xs:annotation>
                                  <xs:appinfo>
                                    <xse:label xmlns:xse="http://schemas.docentric.com/xml-schema-extensions" xse:text="Pallet" xse:refCode="@GER_LABEL:Pallet"/>
                                  </xs:appinfo>
                                </xs:annotation>
                              </xs:attribute>
                              <xs:attribute name="Slip" type="xs:string" use="optional">
                                <xs:annotation>
                                  <xs:appinfo>
                                    <xse:label xmlns:xse="http://schemas.docentric.com/xml-schema-extensions" xse:text="Slip" xse:refCode="@GER_LABEL:Slip"/>
                                  </xs:appinfo>
                                </xs:annotation>
                              </xs:attribute>
                              <xs:attribute name="Weight" type="xs:decimal" use="optional">
                                <xs:annotation>
                                  <xs:appinfo>
                                    <xse:label xmlns:xse="http://schemas.docentric.com/xml-schema-extensions" xse:text="Weight" xse:refCode="@GER_LABEL:Weight"/>
                                  </xs:appinfo>
                                </xs:annotation>
                              </xs:attribute>
                            </xs:complexType>
                          </xs:element>
                          <xs:element name="ID">
                            <xs:complexType>
                              <xs:attribute name="Value" type="xs:string" use="optional">
                                <xs:annotation>
                                  <xs:appinfo>
                                    <xse:label xmlns:xse="http://schemas.docentric.com/xml-schema-extensions" xse:text="Value" xse:refCode="@GER_LABEL:Value"/>
                                  </xs:appinfo>
                                </xs:annotation>
                              </xs:attribute>
                            </xs:complexType>
                          </xs:element>
                          <xs:element name="Note">
                            <xs:complexType>
                              <xs:attribute name="Text" type="xs:string" use="optional">
                                <xs:annotation>
                                  <xs:appinfo>
                                    <xse:label xmlns:xse="http://schemas.docentric.com/xml-schema-extensions" xse:text="Text" xse:refCode="@GER_LABEL:Text"/>
                                  </xs:appinfo>
                                </xs:annotation>
                              </xs:attribute>
                            </xs:complexType>
                          </xs:element>
                          <xs:element name="PrintSettings">
                            <xs:complexType>
                              <xs:attribute name="FooterText" type="xs:string" use="optional">
                                <xs:annotation>
                                  <xs:appinfo>
                                    <xse:label xmlns:xse="http://schemas.docentric.com/xml-schema-extensions" xse:text="Footer text" xse:refCode="@GER_LABEL:FooterText"/>
                                  </xs:appinfo>
                                </xs:annotation>
                              </xs:attribute>
                              <xs:attribute name="LanguageId" type="xs:string" use="optional">
                                <xs:annotation>
                                  <xs:appinfo>
                                    <xse:label xmlns:xse="http://schemas.docentric.com/xml-schema-extensions" xse:text="Language Id" xse:refCode="@GER_LABEL:LanguageId"/>
                                  </xs:appinfo>
                                </xs:annotation>
                              </xs:attribute>
                            </xs:complexType>
                          </xs:element>
                          <xs:element name="Shipment">
                            <xs:complexType>
                              <xs:choice minOccurs="0" maxOccurs="unbounded">
                                <xs:element name="Delivery">
                                  <xs:complexType>
                                    <xs:choice minOccurs="0" maxOccurs="unbounded">
                                      <xs:element name="CarrierParty">
                                        <xs:complexType>
                                          <xs:choice minOccurs="0" maxOccurs="unbounded">
                                            <xs:element name="Address">
                                              <xs:complexType>
                                                <xs:attribute name="City" type="xs:string" use="optional">
                                                  <xs:annotation>
                                                    <xs:appinfo>
                                                      <xse:label xmlns:xse="http://schemas.docentric.com/xml-schema-extensions" xse:text="City" xse:refCode="@GER_LABEL:City"/>
                                                    </xs:appinfo>
                                                  </xs:annotation>
                                                </xs:attribute>
                                                <xs:attribute name="State" type="xs:string" use="optional">
                                                  <xs:annotation>
                                                    <xs:appinfo>
                                                      <xse:label xmlns:xse="http://schemas.docentric.com/xml-schema-extensions" xse:text="State" xse:refCode="@GER_LABEL:State"/>
                                                    </xs:appinfo>
                                                  </xs:annotation>
                                                </xs:attribute>
                                                <xs:attribute name="Street" type="xs:string" use="optional">
                                                  <xs:annotation>
                                                    <xs:appinfo>
                                                      <xse:label xmlns:xse="http://schemas.docentric.com/xml-schema-extensions" xse:text="Street" xse:refCode="@GER_LABEL:Street"/>
                                                    </xs:appinfo>
                                                  </xs:annotation>
                                                </xs:attribute>
                                                <xs:attribute name="ZipCode" type="xs:string" use="optional">
                                                  <xs:annotation>
                                                    <xs:appinfo>
                                                      <xse:label xmlns:xse="http://schemas.docentric.com/xml-schema-extensions" xse:text="Zip code" xse:refCode="@GER_LABEL:ZipCode"/>
                                                    </xs:appinfo>
                                                  </xs:annotation>
                                                </xs:attribute>
                                              </xs:complexType>
                                            </xs:element>
                                            <xs:element name="ID">
                                              <xs:complexType>
                                                <xs:attribute name="Value" type="xs:string" use="optional">
                                                  <xs:annotation>
                                                    <xs:appinfo>
                                                      <xse:label xmlns:xse="http://schemas.docentric.com/xml-schema-extensions" xse:text="Value" xse:refCode="@GER_LABEL:Value"/>
                                                    </xs:appinfo>
                                                  </xs:annotation>
                                                </xs:attribute>
                                              </xs:complexType>
                                            </xs:element>
                                          </xs:choice>
                                          <xs:attribute name="PartyName" type="xs:string" use="optional">
                                            <xs:annotation>
                                              <xs:appinfo>
                                                <xse:label xmlns:xse="http://schemas.docentric.com/xml-schema-extensions" xse:text="Party name" xse:refCode="@GER_LABEL:PartyName"/>
                                              </xs:appinfo>
                                            </xs:annotation>
                                          </xs:attribute>
                                        </xs:complexType>
                                      </xs:element>
                                      <xs:element name="DeliveryParty">
                                        <xs:complexType>
                                          <xs:choice minOccurs="0" maxOccurs="unbounded">
                                            <xs:element name="Address">
                                              <xs:complexType>
                                                <xs:attribute name="City" type="xs:string" use="optional">
                                                  <xs:annotation>
                                                    <xs:appinfo>
                                                      <xse:label xmlns:xse="http://schemas.docentric.com/xml-schema-extensions" xse:text="City" xse:refCode="@GER_LABEL:City"/>
                                                    </xs:appinfo>
                                                  </xs:annotation>
                                                </xs:attribute>
                                                <xs:attribute name="State" type="xs:string" use="optional">
                                                  <xs:annotation>
                                                    <xs:appinfo>
                                                      <xse:label xmlns:xse="http://schemas.docentric.com/xml-schema-extensions" xse:text="State" xse:refCode="@GER_LABEL:State"/>
                                                    </xs:appinfo>
                                                  </xs:annotation>
                                                </xs:attribute>
                                                <xs:attribute name="Street" type="xs:string" use="optional">
                                                  <xs:annotation>
                                                    <xs:appinfo>
                                                      <xse:label xmlns:xse="http://schemas.docentric.com/xml-schema-extensions" xse:text="Street" xse:refCode="@GER_LABEL:Street"/>
                                                    </xs:appinfo>
                                                  </xs:annotation>
                                                </xs:attribute>
                                                <xs:attribute name="ZipCode" type="xs:string" use="optional">
                                                  <xs:annotation>
                                                    <xs:appinfo>
                                                      <xse:label xmlns:xse="http://schemas.docentric.com/xml-schema-extensions" xse:text="Zip code" xse:refCode="@GER_LABEL:ZipCode"/>
                                                    </xs:appinfo>
                                                  </xs:annotation>
                                                </xs:attribute>
                                              </xs:complexType>
                                            </xs:element>
                                            <xs:element name="ID">
                                              <xs:complexType>
                                                <xs:attribute name="Value" type="xs:string" use="optional">
                                                  <xs:annotation>
                                                    <xs:appinfo>
                                                      <xse:label xmlns:xse="http://schemas.docentric.com/xml-schema-extensions" xse:text="Value" xse:refCode="@GER_LABEL:Value"/>
                                                    </xs:appinfo>
                                                  </xs:annotation>
                                                </xs:attribute>
                                              </xs:complexType>
                                            </xs:element>
                                          </xs:choice>
                                          <xs:attribute name="PartyName" type="xs:string" use="optional">
                                            <xs:annotation>
                                              <xs:appinfo>
                                                <xse:label xmlns:xse="http://schemas.docentric.com/xml-schema-extensions" xse:text="Party name" xse:refCode="@GER_LABEL:PartyName"/>
                                              </xs:appinfo>
                                            </xs:annotation>
                                          </xs:attribute>
                                        </xs:complexType>
                                      </xs:element>
                                      <xs:element name="NotifyParty">
                                        <xs:complexType>
                                          <xs:choice minOccurs="0" maxOccurs="unbounded">
                                            <xs:element name="Address">
                                              <xs:complexType>
                                                <xs:attribute name="AddressLine" type="xs:string" use="optional">
                                                  <xs:annotation>
                                                    <xs:appinfo>
                                                      <xse:label xmlns:xse="http://schemas.docentric.com/xml-schema-extensions" xse:text="Address line" xse:refCode="@GER_LABEL:AddressLine"/>
                                                    </xs:appinfo>
                                                  </xs:annotation>
                                                </xs:attribute>
                                              </xs:complexType>
                                            </xs:element>
                                          </xs:choice>
                                          <xs:attribute name="PartyName" type="xs:string" use="optional">
                                            <xs:annotation>
                                              <xs:appinfo>
                                                <xse:label xmlns:xse="http://schemas.docentric.com/xml-schema-extensions" xse:text="Party name" xse:refCode="@GER_LABEL:PartyName"/>
                                              </xs:appinfo>
                                            </xs:annotation>
                                          </xs:attribute>
                                        </xs:complexType>
                                      </xs:element>
                                    </xs:choice>
                                  </xs:complexType>
                                </xs:element>
                                <xs:element name="GoodsItem">
                                  <xs:complexType>
                                    <xs:attribute name="Description" type="xs:string" use="optional">
                                      <xs:annotation>
                                        <xs:appinfo>
                                          <xse:label xmlns:xse="http://schemas.docentric.com/xml-schema-extensions" xse:text="Commodity description" xse:refCode="@GER_LABEL:Description"/>
                                        </xs:appinfo>
                                      </xs:annotation>
                                    </xs:attribute>
                                    <xs:attribute name="HandlingQty" type="xs:decimal" use="optional">
                                      <xs:annotation>
                                        <xs:appinfo>
                                          <xse:label xmlns:xse="http://schemas.docentric.com/xml-schema-extensions" xse:text="Qty" xse:refCode="@GER_LABEL:HandlingQty"/>
                                        </xs:appinfo>
                                      </xs:annotation>
                                    </xs:attribute>
                                    <xs:attribute name="HandlingType" type="xs:string" use="optional">
                                      <xs:annotation>
                                        <xs:appinfo>
                                          <xse:label xmlns:xse="http://schemas.docentric.com/xml-schema-extensions" xse:text="Type" xse:refCode="@GER_LABEL:HandlingType"/>
                                        </xs:appinfo>
                                      </xs:annotation>
                                    </xs:attribute>
                                    <xs:attribute name="HazardousMaterial" type="xs:string" use="optional">
                                      <xs:annotation>
                                        <xs:appinfo>
                                          <xse:label xmlns:xse="http://schemas.docentric.com/xml-schema-extensions" xse:text="H.M. (x)" xse:refCode="@GER_LABEL:HazardousMaterial"/>
                                        </xs:appinfo>
                                      </xs:annotation>
                                    </xs:attribute>
                                    <xs:attribute name="LTLClassCode" type="xs:string" use="optional">
                                      <xs:annotation>
                                        <xs:appinfo>
                                          <xse:label xmlns:xse="http://schemas.docentric.com/xml-schema-extensions" xse:text="Class" xse:refCode="@GER_LABEL:LTLClassCode"/>
                                        </xs:appinfo>
                                      </xs:annotation>
                                    </xs:attribute>
                                    <xs:attribute name="NetWeightMeasure" type="xs:decimal" use="optional">
                                      <xs:annotation>
                                        <xs:appinfo>
                                          <xse:label xmlns:xse="http://schemas.docentric.com/xml-schema-extensions" xse:text="Weight" xse:refCode="@GER_LABEL:NetWeightMeasure"/>
                                        </xs:appinfo>
                                      </xs:annotation>
                                    </xs:attribute>
                                    <xs:attribute name="NMFCCode" type="xs:string" use="optional">
                                      <xs:annotation>
                                        <xs:appinfo>
                                          <xse:label xmlns:xse="http://schemas.docentric.com/xml-schema-extensions" xse:text="NMFC" xse:refCode="@GER_LABEL:NMFCCode"/>
                                        </xs:appinfo>
                                      </xs:annotation>
                                    </xs:attribute>
                                    <xs:attribute name="PackageQty" type="xs:decimal" use="optional">
                                      <xs:annotation>
                                        <xs:appinfo>
                                          <xse:label xmlns:xse="http://schemas.docentric.com/xml-schema-extensions" xse:text="Qty" xse:refCode="@GER_LABEL:PackageQty"/>
                                        </xs:appinfo>
                                      </xs:annotation>
                                    </xs:attribute>
                                    <xs:attribute name="PackageType" type="xs:string" use="optional">
                                      <xs:annotation>
                                        <xs:appinfo>
                                          <xse:label xmlns:xse="http://schemas.docentric.com/xml-schema-extensions" xse:text="Type" xse:refCode="@GER_LABEL:PackageType"/>
                                        </xs:appinfo>
                                      </xs:annotation>
                                    </xs:attribute>
                                  </xs:complexType>
                                </xs:element>
                              </xs:choice>
                            </xs:complexType>
                          </xs:element>
                        </xs:choice>
                      </xs:complexType>
                    </xs:element>
                  </xs:choice>
                  <xs:attribute name="ReportCaption" type="xs:string" use="optional">
                    <xs:annotation>
                      <xs:appinfo>
                        <xse:label xmlns:xse="http://schemas.docentric.com/xml-schema-extensions" xse:text="Report caption" xse:refCode="@DocentricAX:ReportCaption"/>
                      </xs:appinfo>
                    </xs:annotation>
                  </xs:attribute>
                </xs:complexType>
              </xs:element>
            </xs:schema>
          </MainXsd>
        </XsdList>
        <XmlNamespaceMappings>
          <XmlNamespaceMapping Prefix="xs" Name="http://www.w3.org/2001/XMLSchema"/>
          <XmlNamespaceMapping Prefix="docentricdg" Name="www.docentric.com/datagrouping"/>
        </XmlNamespaceMappings>
      </Schema>
      <PreviewData>
        <SampleXml>
          <ReportData ReportCaption="Bill of lading">
            <WHSBillOfLading>
              <AdditionalDocuments CarrierName="" CompanyName="Contoso Entertainment System USA" CountedByDriverPallets="X" CountedByDriverPieces="" CountedByShipper="" Freight3rdParty="" FreightCollect="" FreightPrepaid="X" LoadedByDriver="X" LoadedByShipper="" MasterBillOfLadingId="" ProNumber="1903976" SCAC="2727" SealNum="SE1L 888" TrailerNumber="LJ 88 NIU"/>
              <AdditionalDocuments CarrierName="" CompanyName="Contoso Entertainment System USA" CountedByDriverPallets="X" CountedByDriverPieces="" CountedByShipper="" Freight3rdParty="" FreightCollect="" FreightPrepaid="X" LoadedByDriver="X" LoadedByShipper="" MasterBillOfLadingId="" ProNumber="1903976" SCAC="2727" SealNum="SE1L 888" TrailerNumber="LJ 88 NIU"/>
              <AdditionalDocuments CarrierName="" CompanyName="Contoso Entertainment System USA" CountedByDriverPallets="X" CountedByDriverPieces="" CountedByShipper="" Freight3rdParty="" FreightCollect="" FreightPrepaid="X" LoadedByDriver="X" LoadedByShipper="" MasterBillOfLadingId="" ProNumber="1903976" SCAC="2727" SealNum="SE1L 888" TrailerNumber="LJ 88 NIU"/>
              <AdditionalDocuments CarrierName="" CompanyName="Contoso Entertainment System USA" CountedByDriverPallets="X" CountedByDriverPieces="" CountedByShipper="" Freight3rdParty="" FreightCollect="" FreightPrepaid="X" LoadedByDriver="X" LoadedByShipper="" MasterBillOfLadingId="" ProNumber="1903976" SCAC="2727" SealNum="SE1L 888" TrailerNumber="LJ 88 NIU"/>
              <AdditionalDocuments CarrierName="" CompanyName="Contoso Entertainment System USA" CountedByDriverPallets="X" CountedByDriverPieces="" CountedByShipper="" Freight3rdParty="" FreightCollect="" FreightPrepaid="X" LoadedByDriver="X" LoadedByShipper="" MasterBillOfLadingId="" ProNumber="1903976" SCAC="2727" SealNum="SE1L 888" TrailerNumber="LJ 88 NIU"/>
              <CustomerOrderInformation AdditionalShipperInfo="Additional INFO" Packages="27.0000000000" Pallet="O" Slip="" Weight="372.0000000000">
                <ID Value="Cus11122"/>
              </CustomerOrderInformation>
              <CustomerOrderInformation AdditionalShipperInfo="Additional INFO" Packages="47.0000000000" Pallet="" Slip="O" Weight="1924.0000000000">
                <ID Value="Cus11123"/>
              </CustomerOrderInformation>
              <CustomerOrderInformation AdditionalShipperInfo="" Packages="0.0000000000" Pallet="" Slip="" Weight="0.0000000000">
                <ID Value=""/>
              </CustomerOrderInformation>
              <CustomerOrderInformation AdditionalShipperInfo="" Packages="0.0000000000" Pallet="" Slip="" Weight="0.0000000000">
                <ID Value=""/>
              </CustomerOrderInformation>
              <CustomerOrderInformation AdditionalShipperInfo="" Packages="0.0000000000" Pallet="" Slip="" Weight="0.0000000000">
                <ID Value=""/>
              </CustomerOrderInformation>
              <ID Value="006"/>
              <Note Text="Be careful about the note."/>
              <PrintSettings FooterText="" LanguageId="en-us"/>
              <Shipment>
                <Delivery>
                  <CarrierParty PartyName="Contoso Entertainment System Germany">
                    <Address City="Berlin" State="BE" Street="Bahnhofstraße 5" ZipCode="10115"/>
                    <ID Value="USMF-000004"/>
                  </CarrierParty>
                  <DeliveryParty PartyName="Contoso Consulting FR">
                    <Address City="Paris" State="Ile-de-Fra" Street="Rue de Courcelles" ZipCode="75001"/>
                    <ID Value="US-015"/>
                  </DeliveryParty>
                  <NotifyParty PartyName="Contoso Consulting GB">
                    <Address AddressLine="192 Market Square&#10;Birmingham&#10;B27 4KT&#10;GBR"/>
                  </NotifyParty>
                </Delivery>
                <GoodsItem Description="Standard goods" HandlingQty="12.0000000000" HandlingType="Units" HazardousMaterial="X" LTLClassCode="100" NetWeightMeasure="350.0000000000" NMFCCode="100" PackageQty="12.0000000000" PackageType="lbs"/>
                <GoodsItem Description="Standard goods" HandlingQty="15.0000000000" HandlingType="Units" HazardousMaterial="" LTLClassCode="" NetWeightMeasure="1250.0000000000" NMFCCode="100" PackageQty="15.0000000000" PackageType="m2"/>
                <GoodsItem Description="" HandlingQty="0.0000000000" HandlingType="" HazardousMaterial="" LTLClassCode="" NetWeightMeasure="0.0000000000" NMFCCode="" PackageQty="0.0000000000" PackageType=""/>
                <GoodsItem Description="" HandlingQty="0.0000000000" HandlingType="" HazardousMaterial="" LTLClassCode="" NetWeightMeasure="0.0000000000" NMFCCode="" PackageQty="0.0000000000" PackageType=""/>
                <GoodsItem Description="" HandlingQty="0.0000000000" HandlingType="" HazardousMaterial="" LTLClassCode="" NetWeightMeasure="0.0000000000" NMFCCode="" PackageQty="0.0000000000" PackageType=""/>
              </Shipment>
            </WHSBillOfLading>
          </ReportData>
        </SampleXml>
      </PreviewData>
    </DataSource>
    <DataSource xmlns:d3p1="http://schemas.docentric.com/dynamics-ax/templates" Name="Parameters" IsDefault="0" DataKind="2" d3p1:dataSectionType="3">
      <Schema Origin="2">
        <XsdList>
          <MainXsd>
            <xs:schema xmlns:xs="http://www.w3.org/2001/XMLSchema">
              <xs:complexType name="Enum">
                <xs:attribute name="Value" type="xs:integer" use="optional">
                  <xs:annotation>
                    <xs:appinfo>
                      <xse:label xmlns:xse="http://schemas.docentric.com/xml-schema-extensions" xse:text="Enum element value" xse:refCode="@DocentricAX:EnumElementValue"/>
                    </xs:appinfo>
                  </xs:annotation>
                </xs:attribute>
                <xs:attribute name="Name" type="xs:string" use="optional">
                  <xs:annotation>
                    <xs:appinfo>
                      <xse:label xmlns:xse="http://schemas.docentric.com/xml-schema-extensions" xse:text="Enum element name" xse:refCode="@DocentricAX:EnumElementName"/>
                    </xs:appinfo>
                  </xs:annotation>
                </xs:attribute>
                <xs:attribute name="Text" type="xs:string" use="optional">
                  <xs:annotation>
                    <xs:appinfo>
                      <xse:label xmlns:xse="http://schemas.docentric.com/xml-schema-extensions" xse:text="Enum element text" xse:refCode="@DocentricAX:EnumElementText"/>
                    </xs:appinfo>
                  </xs:annotation>
                </xs:attribute>
              </xs:complexType>
              <xs:complexType name="UserDefEnum">
                <xs:attribute name="Name" type="xs:string" use="optional">
                  <xs:annotation>
                    <xs:appinfo>
                      <xse:label xmlns:xse="http://schemas.docentric.com/xml-schema-extensions" xse:text="Enum element name" xse:refCode="@DocentricAX:EnumElementName"/>
                    </xs:appinfo>
                  </xs:annotation>
                </xs:attribute>
                <xs:attribute name="Label" type="xs:string" use="optional">
                  <xs:annotation>
                    <xs:appinfo>
                      <xse:label xmlns:xse="http://schemas.docentric.com/xml-schema-extensions" xse:text="Enum element label" xse:refCode="@DocentricAX:EnumElementLabel"/>
                    </xs:appinfo>
                  </xs:annotation>
                </xs:attribute>
              </xs:complexType>
              <xs:element name="Parameters">
                <xs:annotation>
                  <xs:appinfo>
                    <xse:label xmlns:xse="http://schemas.docentric.com/xml-schema-extensions" xse:text="Report parameters" xse:refCode="@DocentricAX:DdspParameters"/>
                  </xs:appinfo>
                </xs:annotation>
                <xs:complexType/>
              </xs:element>
            </xs:schema>
          </MainXsd>
        </XsdList>
        <XmlNamespaceMappings>
          <XmlNamespaceMapping Prefix="xs" Name="http://www.w3.org/2001/XMLSchema"/>
          <XmlNamespaceMapping Prefix="docentricdg" Name="www.docentric.com/datagrouping"/>
        </XmlNamespaceMappings>
      </Schema>
      <PreviewData>
        <SampleXml>
          <Parameters/>
        </SampleXml>
      </PreviewData>
    </DataSource>
  </DataSources>
  <Elements xmlns="">
    <Element Type="Field" Id="2918810319">
      <ValueBinding DataKind="2" Source="MainData" Path="WHSBillOfLading/ID/@Value" ResultDataType="System.String"/>
    </Element>
    <Element Type="Field" Id="1867645011">
      <ValueBinding DataKind="2" Source="MainData" Path="WHSBillOfLading/Shipment/Delivery/CarrierParty/@PartyName" ResultDataType="System.String"/>
    </Element>
    <Element Type="Field" Id="2221551791">
      <ValueBinding DataKind="2" Source="MainData" Path="WHSBillOfLading/Shipment/Delivery/CarrierParty/Address/@Street" ResultDataType="System.String"/>
    </Element>
    <Element Type="Field" Id="328492902">
      <ValueBinding DataKind="2" Source="MainData" Path="WHSBillOfLading/Shipment/Delivery/CarrierParty/Address/@City" ResultDataType="System.String"/>
    </Element>
    <Element Type="Field" Id="869730724">
      <ValueBinding DataKind="2" Source="MainData" Path="WHSBillOfLading/Shipment/Delivery/CarrierParty/Address/@State" ResultDataType="System.String"/>
    </Element>
    <Element Type="Field" Id="2212766009">
      <ValueBinding DataKind="2" Source="MainData" Path="WHSBillOfLading/Shipment/Delivery/CarrierParty/Address/@ZipCode" ResultDataType="System.String"/>
    </Element>
    <Element Type="Field" Id="3832240832">
      <ValueBinding DataKind="2" Source="MainData" Path="WHSBillOfLading/Shipment/Delivery/CarrierParty/ID/@Value" ResultDataType="System.String"/>
    </Element>
    <Element Type="Barcode" Id="2224714580" Symbology="5" RenderText="0">
      <ValueBinding DataKind="2" Source="MainData" Path="concat(&quot;ñ402&quot;, WHSBillOfLading/ID/@Value)" ResultDataType="System.String"/>
    </Element>
    <Element Type="Field" Id="4052473692">
      <ValueBinding DataKind="2" Source="MainData" Path="concat(&quot;(402) &quot;, WHSBillOfLading/ID/@Value)" ResultDataType="System.String"/>
    </Element>
    <Element Type="Field" Id="3111146909">
      <ValueBinding DataKind="2" Source="MainData" Path="WHSBillOfLading/Shipment/Delivery/CarrierParty/@PartyName" ResultDataType="System.String"/>
    </Element>
    <Element Type="Field" Id="4279047811">
      <ValueBinding DataKind="2" Source="MainData" Path="WHSBillOfLading/AdditionalDocuments[1]/@TrailerNumber" ResultDataType="System.String"/>
    </Element>
    <Element Type="Field" Id="2322064976">
      <ValueBinding DataKind="2" Source="MainData" Path="WHSBillOfLading/AdditionalDocuments[1]/@SealNum" ResultDataType="System.String"/>
    </Element>
    <Element Type="Field" Id="825398473">
      <ValueBinding DataKind="2" Source="MainData" Path="WHSBillOfLading/AdditionalDocuments[1]/@SCAC" ResultDataType="System.String"/>
    </Element>
    <Element Type="Field" Id="681628948">
      <ValueBinding DataKind="2" Source="MainData" Path="WHSBillOfLading/AdditionalDocuments[1]/@ProNumber" ResultDataType="System.String"/>
    </Element>
    <Element Type="Field" Id="2899075785">
      <ValueBinding DataKind="2" Source="MainData" Path="WHSBillOfLading/Shipment/Delivery/DeliveryParty/@PartyName" ResultDataType="System.String"/>
    </Element>
    <Element Type="Field" Id="2408264425">
      <ValueBinding DataKind="2" Source="MainData" Path="WHSBillOfLading/Shipment/Delivery/DeliveryParty/Address/@Street" ResultDataType="System.String"/>
    </Element>
    <Element Type="Field" Id="2111617389">
      <ValueBinding DataKind="2" Source="MainData" Path="WHSBillOfLading/Shipment/Delivery/DeliveryParty/Address/@City" ResultDataType="System.String"/>
    </Element>
    <Element Type="Field" Id="3699719139">
      <ValueBinding DataKind="2" Source="MainData" Path="WHSBillOfLading/Shipment/Delivery/DeliveryParty/Address/@State" ResultDataType="System.String"/>
    </Element>
    <Element Type="Field" Id="3476391611">
      <ValueBinding DataKind="2" Source="MainData" Path="WHSBillOfLading/Shipment/Delivery/DeliveryParty/Address/@ZipCode" ResultDataType="System.String"/>
    </Element>
    <Element Type="Field" Id="1877813330">
      <ValueBinding DataKind="2" Source="MainData" Path="WHSBillOfLading/Shipment/Delivery/DeliveryParty/ID/@Value" ResultDataType="System.String"/>
    </Element>
    <Element Type="Field" Id="2951043249">
      <ValueBinding DataKind="2" Source="MainData" Path="WHSBillOfLading/Shipment/Delivery/NotifyParty/@PartyName" ResultDataType="System.String"/>
    </Element>
    <Element Type="Field" Id="1944103669">
      <ValueBinding DataKind="2" Source="MainData" Path="replace(WHSBillOfLading/Shipment/Delivery/NotifyParty/Address/@AddressLine, $lf,', ')" ResultDataType="System.String"/>
    </Element>
    <Element Type="Field" Id="2344659893">
      <ValueBinding DataKind="2" Source="MainData" Path="WHSBillOfLading/Note/@Text" ResultDataType="System.String"/>
    </Element>
    <Element Type="If" Id="3139516151">
      <ChildElements>
        <ElementRef Id="154350043"/>
      </ChildElements>
      <ValueBinding DataKind="2" Source="MainData" Path="WHSBillOfLading/AdditionalDocuments[1]/@MasterBillOfLadingId != ''" ResultDataType="System.Boolean"/>
    </Element>
    <Element Type="Field" Id="154350043">
      <ValueBinding DataKind="2" Source="MainData" Path="WHSBillOfLading/AdditionalDocuments[1]/@MasterBillOfLadingId" ResultDataType="System.String"/>
    </Element>
    <Element Type="If" Id="1197971614">
      <ValueBinding DataKind="2" Source="MainData" Path="WHSBillOfLading/AdditionalDocuments[1]/@FreightPrepaid = ''" ResultDataType="System.Boolean"/>
    </Element>
    <Element Type="If" Id="3893358034">
      <ValueBinding DataKind="2" Source="MainData" Path="WHSBillOfLading/AdditionalDocuments[1]/@FreightPrepaid != ''" ResultDataType="System.Boolean"/>
    </Element>
    <Element Type="If" Id="4053482193">
      <ValueBinding DataKind="2" Source="MainData" Path="WHSBillOfLading/AdditionalDocuments[1]/@FreightCollect = ''" ResultDataType="System.Boolean"/>
    </Element>
    <Element Type="If" Id="2963836682">
      <ValueBinding DataKind="2" Source="MainData" Path="WHSBillOfLading/AdditionalDocuments[1]/@FreightCollect != ''" ResultDataType="System.Boolean"/>
    </Element>
    <Element Type="If" Id="4008002113">
      <ValueBinding DataKind="2" Source="MainData" Path="WHSBillOfLading/AdditionalDocuments[1]/@Freight3rdParty = ''" ResultDataType="System.Boolean"/>
    </Element>
    <Element Type="If" Id="283391889">
      <ValueBinding DataKind="2" Source="MainData" Path="WHSBillOfLading/AdditionalDocuments[1]/@Freight3rdParty != ''" ResultDataType="System.Boolean"/>
    </Element>
    <Element Type="If" Id="1473717770">
      <ValueBinding DataKind="2" Source="MainData" Path="WHSBillOfLading/AdditionalDocuments[1]/@MasterBillOfLadingId = ''" ResultDataType="System.Boolean"/>
    </Element>
    <Element Type="If" Id="2334798590">
      <ValueBinding DataKind="2" Source="MainData" Path="WHSBillOfLading/AdditionalDocuments[1]/@MasterBillOfLadingId != ''" ResultDataType="System.Boolean"/>
    </Element>
    <Element Type="If" Id="1772358850">
      <ChildElements>
        <ElementRef Id="1755784995"/>
        <ElementRef Id="3165956475"/>
        <ElementRef Id="2495832386"/>
        <ElementRef Id="411437201"/>
        <ElementRef Id="1816294230"/>
      </ChildElements>
      <ValueBinding DataKind="2" Source="MainData" Path="count(WHSBillOfLading/CustomerOrderInformation) &lt;= 5" ResultDataType="System.Boolean"/>
    </Element>
    <Element Type="List" Id="1755784995" RenderMode="2">
      <ChildElements>
        <ElementRef Id="2773651712"/>
        <ElementRef Id="1327327067"/>
        <ElementRef Id="2814353665"/>
        <ElementRef Id="2938620874"/>
        <ElementRef Id="1521199008"/>
        <ElementRef Id="1539701545"/>
        <ElementRef Id="3107914084"/>
        <ElementRef Id="856159719"/>
      </ChildElements>
      <ValueBinding DataKind="2" Source="MainData" Path="WHSBillOfLading/CustomerOrderInformation[(@Packages &gt; 0) or (@Weight &gt; 0) or (@Pallet != '') or (@Slip != '') or (@AdditionalShipperInfo != '') or (ID/@Value != '')]"/>
      <SortDescriptors/>
    </Element>
    <Element Type="Field" Id="2773651712">
      <ValueBinding DataKind="2" Source="." Path="ID/@Value" ResultDataType="System.String"/>
    </Element>
    <Element Type="Field" Id="1327327067" FormatString="n0">
      <ValueBinding DataKind="2" Source="." Path="@Packages" ResultDataType="System.Decimal"/>
    </Element>
    <Element Type="Field" Id="2814353665" FormatString="n2">
      <ValueBinding DataKind="2" Source="." Path="@Weight" ResultDataType="System.Decimal"/>
    </Element>
    <Element Type="If" Id="2938620874">
      <ValueBinding DataKind="2" Source="." Path="@Pallet != ''" ResultDataType="System.Boolean"/>
    </Element>
    <Element Type="If" Id="1521199008">
      <ValueBinding DataKind="2" Source="." Path="@Pallet = ''" ResultDataType="System.Boolean"/>
    </Element>
    <Element Type="If" Id="1539701545">
      <ValueBinding DataKind="2" Source="." Path="@Slip != ''" ResultDataType="System.Boolean"/>
    </Element>
    <Element Type="If" Id="3107914084">
      <ValueBinding DataKind="2" Source="." Path="@Slip = ''" ResultDataType="System.Boolean"/>
    </Element>
    <Element Type="Field" Id="856159719">
      <ValueBinding DataKind="2" Source="." Path="@AdditionalShipperInfo" ResultDataType="System.String"/>
    </Element>
    <Element Type="If" Id="3165956475">
      <ValueBinding DataKind="2" Source="MainData" Path="count(WHSBillOfLading/Shipment/GoodsItem[(HandlingQty &gt; 0) or (@PackageQty &gt; 0) or (@NetWeightMeasure &gt; 0) or (@Description != '')]) &lt; 2" ResultDataType="System.Boolean"/>
    </Element>
    <Element Type="If" Id="2495832386">
      <ValueBinding DataKind="2" Source="MainData" Path="count(WHSBillOfLading/Shipment/GoodsItem[(HandlingQty &gt; 0) or (@PackageQty &gt; 0) or (@NetWeightMeasure &gt; 0) or (@Description != '')]) &lt; 3" ResultDataType="System.Boolean"/>
    </Element>
    <Element Type="If" Id="411437201">
      <ValueBinding DataKind="2" Source="MainData" Path="count(WHSBillOfLading/Shipment/GoodsItem[(HandlingQty &gt; 0) or (@PackageQty &gt; 0) or (@NetWeightMeasure &gt; 0) or (@Description != '')]) &lt; 4" ResultDataType="System.Boolean"/>
    </Element>
    <Element Type="If" Id="1816294230">
      <ValueBinding DataKind="2" Source="MainData" Path="count(WHSBillOfLading/Shipment/GoodsItem[(HandlingQty &gt; 0) or (@PackageQty &gt; 0) or (@NetWeightMeasure &gt; 0) or (@Description != '')]) &lt; 5" ResultDataType="System.Boolean"/>
    </Element>
    <Element Type="If" Id="1385213724">
      <ValueBinding DataKind="2" Source="MainData" Path="count(WHSBillOfLading/Shipment/GoodsItem[(HandlingQty &gt; 0) or (@PackageQty &gt; 0) or (@NetWeightMeasure &gt; 0) or (@Description != '')]) &gt; 5" ResultDataType="System.Boolean"/>
    </Element>
    <Element Type="SummaryField" Id="122050887" AggregateFunction="1" FormatString="n0" IgnoreNullValues="0">
      <ValueBinding DataKind="2" Source="MainData" Path="WHSBillOfLading/CustomerOrderInformation/@Packages" ResultDataType="System.Decimal"/>
      <SortDescriptors/>
      <AggregateBinding DataKind="2" Path="" ResultDataType="System.Decimal"/>
    </Element>
    <Element Type="SummaryField" Id="2861540149" AggregateFunction="1" FormatString="n2" IgnoreNullValues="0">
      <ValueBinding DataKind="2" Source="MainData" Path="WHSBillOfLading/CustomerOrderInformation/@Weight" ResultDataType="System.Decimal"/>
      <SortDescriptors/>
      <AggregateBinding DataKind="2" Path="" ResultDataType="System.Decimal"/>
    </Element>
    <Element Type="If" Id="1283764785">
      <ChildElements>
        <ElementRef Id="4268470964"/>
        <ElementRef Id="1839738314"/>
        <ElementRef Id="889228017"/>
        <ElementRef Id="4151461228"/>
        <ElementRef Id="2512560656"/>
      </ChildElements>
      <ValueBinding DataKind="2" Source="MainData" Path="count(WHSBillOfLading/Shipment/GoodsItem[(HandlingQty &gt; 0) or (@PackageQty &gt; 0) or (@NetWeightMeasure &gt; 0) or (@Description != '')]) &lt;= 5" ResultDataType="System.Boolean"/>
    </Element>
    <Element Type="List" Id="4268470964" RenderMode="2">
      <ChildElements>
        <ElementRef Id="639461405"/>
        <ElementRef Id="3207892349"/>
        <ElementRef Id="1203134476"/>
        <ElementRef Id="852924746"/>
        <ElementRef Id="2360307312"/>
        <ElementRef Id="3438621549"/>
        <ElementRef Id="3048711399"/>
        <ElementRef Id="3204811850"/>
        <ElementRef Id="1342737565"/>
      </ChildElements>
      <ValueBinding DataKind="2" Source="MainData" Path="WHSBillOfLading/Shipment/GoodsItem[(HandlingQty &gt; 0) or (@PackageQty &gt; 0) or (@NetWeightMeasure &gt; 0) or (@Description != '')]"/>
      <SortDescriptors/>
    </Element>
    <Element Type="Field" Id="639461405" FormatString="n0">
      <ValueBinding DataKind="2" Source="." Path="@HandlingQty" ResultDataType="System.Decimal"/>
    </Element>
    <Element Type="Field" Id="3207892349">
      <ValueBinding DataKind="2" Source="." Path="@HandlingType" ResultDataType="System.String"/>
    </Element>
    <Element Type="Field" Id="1203134476" FormatString="n0">
      <ValueBinding DataKind="2" Source="." Path="@PackageQty" ResultDataType="System.Decimal"/>
    </Element>
    <Element Type="Field" Id="852924746">
      <ValueBinding DataKind="2" Source="." Path="@PackageType" ResultDataType="System.String"/>
    </Element>
    <Element Type="Field" Id="2360307312" FormatString="n2">
      <ValueBinding DataKind="2" Source="." Path="@NetWeightMeasure" ResultDataType="System.Decimal"/>
    </Element>
    <Element Type="Field" Id="3438621549">
      <ValueBinding DataKind="2" Source="." Path="@HazardousMaterial" ResultDataType="System.String"/>
    </Element>
    <Element Type="Field" Id="3048711399">
      <ValueBinding DataKind="2" Source="." Path="@Description" ResultDataType="System.String"/>
    </Element>
    <Element Type="Field" Id="3204811850">
      <ValueBinding DataKind="2" Source="." Path="@NMFCCode" ResultDataType="System.String"/>
    </Element>
    <Element Type="Field" Id="1342737565">
      <ValueBinding DataKind="2" Source="." Path="@LTLClassCode" ResultDataType="System.String"/>
    </Element>
    <Element Type="If" Id="1839738314">
      <ValueBinding DataKind="2" Source="MainData" Path="count(WHSBillOfLading/Shipment/GoodsItem[(HandlingQty &gt; 0) or (@PackageQty &gt; 0) or (@NetWeightMeasure &gt; 0) or (@Description != '')]) &lt; 2" ResultDataType="System.Boolean"/>
    </Element>
    <Element Type="If" Id="889228017">
      <ValueBinding DataKind="2" Source="MainData" Path="count(WHSBillOfLading/Shipment/GoodsItem[(HandlingQty &gt; 0) or (@PackageQty &gt; 0) or (@NetWeightMeasure &gt; 0) or (@Description != '')]) &lt; 3" ResultDataType="System.Boolean"/>
    </Element>
    <Element Type="If" Id="4151461228">
      <ValueBinding DataKind="2" Source="MainData" Path="count(WHSBillOfLading/Shipment/GoodsItem[(HandlingQty &gt; 0) or (@PackageQty &gt; 0) or (@NetWeightMeasure &gt; 0) or (@Description != '')]) &lt; 4" ResultDataType="System.Boolean"/>
    </Element>
    <Element Type="If" Id="2512560656">
      <ValueBinding DataKind="2" Source="MainData" Path="count(WHSBillOfLading/Shipment/GoodsItem[(HandlingQty &gt; 0) or (@PackageQty &gt; 0) or (@NetWeightMeasure &gt; 0) or (@Description != '')]) &lt; 5" ResultDataType="System.Boolean"/>
    </Element>
    <Element Type="If" Id="842209747">
      <ValueBinding DataKind="2" Source="MainData" Path="count(WHSBillOfLading/Shipment/GoodsItem[(HandlingQty &gt; 0) or (@PackageQty &gt; 0) or (@NetWeightMeasure &gt; 0) or (@Description != '')]) &gt; 5" ResultDataType="System.Boolean"/>
    </Element>
    <Element Type="SummaryField" Id="1831249868" AggregateFunction="1" FormatString="n0" IgnoreNullValues="0">
      <ValueBinding DataKind="2" Source="MainData" Path="WHSBillOfLading/Shipment/GoodsItem/@HandlingQty" ResultDataType="System.Decimal"/>
      <SortDescriptors/>
      <AggregateBinding DataKind="2" Path="" ResultDataType="System.Decimal"/>
    </Element>
    <Element Type="SummaryField" Id="462393212" AggregateFunction="1" FormatString="n0" IgnoreNullValues="0">
      <ValueBinding DataKind="2" Source="MainData" Path="WHSBillOfLading/Shipment/GoodsItem/@PackageQty" ResultDataType="System.Decimal"/>
      <SortDescriptors/>
      <AggregateBinding DataKind="2" Path="" ResultDataType="System.Decimal"/>
    </Element>
    <Element Type="SummaryField" Id="75095627" AggregateFunction="1" FormatString="n2" IgnoreNullValues="0">
      <ValueBinding DataKind="2" Source="MainData" Path="WHSBillOfLading/Shipment/GoodsItem/@NetWeightMeasure" ResultDataType="System.Decimal"/>
      <SortDescriptors/>
      <AggregateBinding DataKind="2" Path="" ResultDataType="System.Decimal"/>
    </Element>
    <Element Type="If" Id="805131769">
      <ValueBinding DataKind="2" Source="MainData" Path="WHSBillOfLading/AdditionalDocuments[1]/@LoadedByShipper = ''" ResultDataType="System.Boolean"/>
    </Element>
    <Element Type="If" Id="2437855096">
      <ValueBinding DataKind="2" Source="MainData" Path="WHSBillOfLading/AdditionalDocuments[1]/@LoadedByShipper != ''" ResultDataType="System.Boolean"/>
    </Element>
    <Element Type="If" Id="3296087823">
      <ValueBinding DataKind="2" Source="MainData" Path="WHSBillOfLading/AdditionalDocuments[1]/@LoadedByDriver = ''" ResultDataType="System.Boolean"/>
    </Element>
    <Element Type="If" Id="1497221445">
      <ValueBinding DataKind="2" Source="MainData" Path="WHSBillOfLading/AdditionalDocuments[1]/@LoadedByDriver != ''" ResultDataType="System.Boolean"/>
    </Element>
    <Element Type="If" Id="224809087">
      <ValueBinding DataKind="2" Source="MainData" Path="WHSBillOfLading/AdditionalDocuments[1]/@CountedByShipper = ''" ResultDataType="System.Boolean"/>
    </Element>
    <Element Type="If" Id="2016109240">
      <ValueBinding DataKind="2" Source="MainData" Path="WHSBillOfLading/AdditionalDocuments[1]/@CountedByShipper != ''" ResultDataType="System.Boolean"/>
    </Element>
    <Element Type="If" Id="1930775302">
      <ValueBinding DataKind="2" Source="MainData" Path="WHSBillOfLading/AdditionalDocuments[1]/@CountedByDriverPallets = ''" ResultDataType="System.Boolean"/>
    </Element>
    <Element Type="If" Id="2085408729">
      <ValueBinding DataKind="2" Source="MainData" Path="WHSBillOfLading/AdditionalDocuments[1]/@CountedByDriverPallets != ''" ResultDataType="System.Boolean"/>
    </Element>
    <Element Type="If" Id="2775273694">
      <ValueBinding DataKind="2" Source="MainData" Path="WHSBillOfLading/AdditionalDocuments[1]/@CountedByDriverPieces = ''" ResultDataType="System.Boolean"/>
    </Element>
    <Element Type="If" Id="2678912602">
      <ValueBinding DataKind="2" Source="MainData" Path="WHSBillOfLading/AdditionalDocuments[1]/@CountedByDriverPallets != ''" ResultDataType="System.Boolean"/>
    </Element>
    <Element Type="If" Id="2108848945">
      <ChildElements>
        <ElementRef Id="633609689"/>
      </ChildElements>
      <ValueBinding DataKind="2" Source="MainData" Path="count(WHSBillOfLading/CustomerOrderInformation[(@Packages &gt; 0) or (@Weight &gt; 0) or (@Pallet != '') or (@Slip != '') or (@AdditionalShipperInfo != '') or (ID/@Value != '')]) &gt; 5" ResultDataType="System.Boolean"/>
    </Element>
    <Element Type="List" Id="633609689" RenderMode="2">
      <ChildElements>
        <ElementRef Id="1565292110"/>
        <ElementRef Id="3750365770"/>
        <ElementRef Id="4294608089"/>
        <ElementRef Id="291094653"/>
        <ElementRef Id="3644442456"/>
        <ElementRef Id="3986873685"/>
        <ElementRef Id="2014336729"/>
        <ElementRef Id="1673520447"/>
      </ChildElements>
      <ValueBinding DataKind="2" Source="MainData" Path="WHSBillOfLading/CustomerOrderInformation[(@Packages &gt; 0) or (@Weight &gt; 0) or (@Pallet != '') or (@Slip != '') or (@AdditionalShipperInfo != '') or (ID/@Value != '')]"/>
      <SortDescriptors/>
    </Element>
    <Element Type="Field" Id="1565292110">
      <ValueBinding DataKind="2" Source="." Path="ID/@Value" ResultDataType="System.String"/>
    </Element>
    <Element Type="Field" Id="3750365770" FormatString="n0">
      <ValueBinding DataKind="2" Source="." Path="@Packages" ResultDataType="System.Decimal"/>
    </Element>
    <Element Type="Field" Id="4294608089" FormatString="n2">
      <ValueBinding DataKind="2" Source="." Path="@Weight" ResultDataType="System.Decimal"/>
    </Element>
    <Element Type="If" Id="291094653">
      <ValueBinding DataKind="2" Source="." Path="@Pallet = 'O'" ResultDataType="System.Boolean"/>
    </Element>
    <Element Type="If" Id="3644442456">
      <ValueBinding DataKind="2" Source="." Path="@Pallet = ''" ResultDataType="System.Boolean"/>
    </Element>
    <Element Type="If" Id="3986873685">
      <ValueBinding DataKind="2" Source="." Path="@Slip = 'O'" ResultDataType="System.Boolean"/>
    </Element>
    <Element Type="If" Id="2014336729">
      <ValueBinding DataKind="2" Source="." Path="@Slip = ''" ResultDataType="System.Boolean"/>
    </Element>
    <Element Type="Field" Id="1673520447">
      <ValueBinding DataKind="2" Source="." Path="@AdditionalShipperInfo" ResultDataType="System.String"/>
    </Element>
    <Element Type="If" Id="2029439622">
      <ChildElements>
        <ElementRef Id="380836424"/>
      </ChildElements>
      <ValueBinding DataKind="2" Source="MainData" Path="count(WHSBillOfLading/Shipment/GoodsItem[(HandlingQty &gt; 0) or (@PackageQty &gt; 0) or (@NetWeightMeasure &gt; 0) or (@Description != '')]) &gt; 5" ResultDataType="System.Boolean"/>
    </Element>
    <Element Type="List" Id="380836424" RenderMode="2">
      <ChildElements>
        <ElementRef Id="2254077492"/>
        <ElementRef Id="3745740513"/>
        <ElementRef Id="4097190757"/>
        <ElementRef Id="164361248"/>
        <ElementRef Id="3579617473"/>
        <ElementRef Id="1786318526"/>
        <ElementRef Id="3627486560"/>
        <ElementRef Id="2043784694"/>
        <ElementRef Id="378903770"/>
      </ChildElements>
      <ValueBinding DataKind="2" Source="MainData" Path="WHSBillOfLading/Shipment/GoodsItem[(HandlingQty &gt; 0) or (@PackageQty &gt; 0) or (@NetWeightMeasure &gt; 0) or (@Description != '')]"/>
      <SortDescriptors/>
    </Element>
    <Element Type="Field" Id="2254077492" FormatString="n0">
      <ValueBinding DataKind="2" Source="." Path="@HandlingQty" ResultDataType="System.Decimal"/>
    </Element>
    <Element Type="Field" Id="3745740513">
      <ValueBinding DataKind="2" Source="." Path="@HandlingType" ResultDataType="System.String"/>
    </Element>
    <Element Type="Field" Id="4097190757" FormatString="n0">
      <ValueBinding DataKind="2" Source="." Path="@PackageQty" ResultDataType="System.Decimal"/>
    </Element>
    <Element Type="Field" Id="164361248">
      <ValueBinding DataKind="2" Source="." Path="@PackageType" ResultDataType="System.String"/>
    </Element>
    <Element Type="Field" Id="3579617473" FormatString="n2">
      <ValueBinding DataKind="2" Source="." Path="@NetWeightMeasure" ResultDataType="System.Decimal"/>
    </Element>
    <Element Type="Field" Id="1786318526">
      <ValueBinding DataKind="2" Source="." Path="@HazardousMaterial" ResultDataType="System.String"/>
    </Element>
    <Element Type="Field" Id="3627486560">
      <ValueBinding DataKind="2" Source="." Path="@Description" ResultDataType="System.String"/>
    </Element>
    <Element Type="Field" Id="2043784694">
      <ValueBinding DataKind="2" Source="." Path="@NMFCCode" ResultDataType="System.String"/>
    </Element>
    <Element Type="Field" Id="378903770">
      <ValueBinding DataKind="2" Source="." Path="@LTLClassCode" ResultDataType="System.String"/>
    </Element>
    <Element Type="Field" Id="2951959744" FormatString="d">
      <ValueBinding DataKind="2" Source="GeneralData" Path="Misc/@SessionDate" ResultDataType="System.DateTime"/>
    </Element>
    <Element Type="Field" Id="2568296308">
      <ValueBinding DataKind="2" Source="MainData" Path="WHSBillOfLading/ID/@Value" ResultDataType="System.String"/>
    </Element>
    <Element Type="Field" Id="3458899015" FormatString="d">
      <ValueBinding DataKind="2" Source="GeneralData" Path="Misc/@SessionDate" ResultDataType="System.DateTime"/>
    </Element>
  </Elements>
</ProjectData>
</file>

<file path=customXml/itemProps1.xml><?xml version="1.0" encoding="utf-8"?>
<ds:datastoreItem xmlns:ds="http://schemas.openxmlformats.org/officeDocument/2006/customXml" ds:itemID="{CBD348DC-98DA-4004-8F63-30B02DAA0E87}">
  <ds:schemaRefs>
    <ds:schemaRef ds:uri="http://www.w3.org/XML/1998/namespace"/>
    <ds:schemaRef ds:uri="http://schemas.microsoft.com/office/2006/metadata/properties"/>
    <ds:schemaRef ds:uri="http://schemas.openxmlformats.org/package/2006/metadata/core-properties"/>
    <ds:schemaRef ds:uri="http://purl.org/dc/dcmitype/"/>
    <ds:schemaRef ds:uri="http://purl.org/dc/terms/"/>
    <ds:schemaRef ds:uri="http://schemas.microsoft.com/office/2006/documentManagement/types"/>
    <ds:schemaRef ds:uri="54e90a84-809a-40c5-85c8-56650358ee47"/>
    <ds:schemaRef ds:uri="http://schemas.microsoft.com/office/infopath/2007/PartnerControls"/>
    <ds:schemaRef ds:uri="732acd48-0db9-4844-8716-78ce7b56b827"/>
    <ds:schemaRef ds:uri="http://purl.org/dc/elements/1.1/"/>
  </ds:schemaRefs>
</ds:datastoreItem>
</file>

<file path=customXml/itemProps2.xml><?xml version="1.0" encoding="utf-8"?>
<ds:datastoreItem xmlns:ds="http://schemas.openxmlformats.org/officeDocument/2006/customXml" ds:itemID="{7FF0FF4E-2230-4348-B2E8-FAD2889BE17F}">
  <ds:schemaRefs>
    <ds:schemaRef ds:uri="http://schemas.microsoft.com/sharepoint/v3/contenttype/forms"/>
  </ds:schemaRefs>
</ds:datastoreItem>
</file>

<file path=customXml/itemProps3.xml><?xml version="1.0" encoding="utf-8"?>
<ds:datastoreItem xmlns:ds="http://schemas.openxmlformats.org/officeDocument/2006/customXml" ds:itemID="{EF7CCA27-74CE-4E1F-80C5-47CAD4418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e90a84-809a-40c5-85c8-56650358ee47"/>
    <ds:schemaRef ds:uri="732acd48-0db9-4844-8716-78ce7b56b8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CCA51B-62F3-4114-8F4D-1C7707755663}">
  <ds:schemaRefs>
    <ds:schemaRef ds:uri="http://Docentric.org/ProjectData.xml"/>
    <ds:schemaRef ds:uri=""/>
    <ds:schemaRef ds:uri="http://schemas.docentric.com/dynamics-ax/templates"/>
    <ds:schemaRef ds:uri="http://www.w3.org/2001/XMLSchema"/>
    <ds:schemaRef ds:uri="http://schemas.docentric.com/xml-schema-extensions"/>
  </ds:schemaRefs>
</ds:datastoreItem>
</file>

<file path=docProps/app.xml><?xml version="1.0" encoding="utf-8"?>
<Properties xmlns="http://schemas.openxmlformats.org/officeDocument/2006/extended-properties" xmlns:vt="http://schemas.openxmlformats.org/officeDocument/2006/docPropsVTypes">
  <Template>BOL_MicrosoftTemplate.dotx</Template>
  <TotalTime>125</TotalTime>
  <Pages>2</Pages>
  <Words>527</Words>
  <Characters>3602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Bill of lading</vt:lpstr>
    </vt:vector>
  </TitlesOfParts>
  <Company>Docentric</Company>
  <LinksUpToDate>false</LinksUpToDate>
  <CharactersWithSpaces>4121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Bill of lading</dc:title>
  <dc:creator>Docentric</dc:creator>
  <cp:lastModifiedBy>Jernej Valič</cp:lastModifiedBy>
  <cp:revision>10</cp:revision>
  <cp:lastPrinted>2003-12-15T18:50:00Z</cp:lastPrinted>
  <dcterms:created xsi:type="dcterms:W3CDTF">2020-03-25T09:49:00Z</dcterms:created>
  <dcterms:modified xsi:type="dcterms:W3CDTF">2020-03-25T12:22:00Z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TC010184621033</vt:lpwstr>
  </property>
  <property fmtid="{D5CDD505-2E9C-101B-9397-08002B2CF9AE}" pid="3" name="InternalTags">
    <vt:lpwstr/>
  </property>
  <property fmtid="{D5CDD505-2E9C-101B-9397-08002B2CF9AE}" pid="4" name="ContentTypeId">
    <vt:lpwstr>0x01010091B7FF926ADE8D4AB55BB4FB8D7C4E52</vt:lpwstr>
  </property>
  <property fmtid="{D5CDD505-2E9C-101B-9397-08002B2CF9AE}" pid="5" name="FeatureTags">
    <vt:lpwstr/>
  </property>
  <property fmtid="{D5CDD505-2E9C-101B-9397-08002B2CF9AE}" pid="6" name="LocalizationTags">
    <vt:lpwstr/>
  </property>
  <property fmtid="{D5CDD505-2E9C-101B-9397-08002B2CF9AE}" pid="7" name="CampaignTags">
    <vt:lpwstr/>
  </property>
  <property fmtid="{D5CDD505-2E9C-101B-9397-08002B2CF9AE}" pid="8" name="ScenarioTags">
    <vt:lpwstr/>
  </property>
  <property fmtid="{D5CDD505-2E9C-101B-9397-08002B2CF9AE}" pid="9" name="LocMarketGroupTiers">
    <vt:lpwstr>,t:Tier 1,t:Tier 2,t:Tier 3,</vt:lpwstr>
  </property>
</Properties>
</file>